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E5C05" w14:textId="77777777" w:rsidR="00C25A8D" w:rsidRDefault="00C25A8D">
      <w:pPr>
        <w:jc w:val="left"/>
        <w:rPr>
          <w:rFonts w:cs="Tahoma"/>
          <w:szCs w:val="18"/>
        </w:rPr>
      </w:pPr>
    </w:p>
    <w:p w14:paraId="1BACE464" w14:textId="77777777" w:rsidR="005C0948" w:rsidRDefault="005C0948" w:rsidP="005C0948">
      <w:pPr>
        <w:pStyle w:val="Naslov1"/>
        <w:numPr>
          <w:ilvl w:val="0"/>
          <w:numId w:val="0"/>
        </w:numPr>
        <w:ind w:left="720"/>
      </w:pPr>
    </w:p>
    <w:p w14:paraId="52C2891F" w14:textId="77777777" w:rsidR="005C0948" w:rsidRDefault="005C0948" w:rsidP="005C0948"/>
    <w:p w14:paraId="0C135E54" w14:textId="77777777" w:rsidR="005C0948" w:rsidRDefault="005C0948" w:rsidP="005C0948"/>
    <w:p w14:paraId="5E167DDA" w14:textId="77777777" w:rsidR="005C0948" w:rsidRDefault="005C0948" w:rsidP="005C0948"/>
    <w:p w14:paraId="1FE6FD06" w14:textId="77777777" w:rsidR="005C0948" w:rsidRDefault="005C0948" w:rsidP="005C0948"/>
    <w:p w14:paraId="7B858713" w14:textId="77777777" w:rsidR="005C0948" w:rsidRDefault="005C0948" w:rsidP="005C0948"/>
    <w:p w14:paraId="4C9BD113" w14:textId="77777777" w:rsidR="005C0948" w:rsidRDefault="005C0948" w:rsidP="005C0948"/>
    <w:p w14:paraId="10B09268" w14:textId="77777777" w:rsidR="005C0948" w:rsidRDefault="005C0948" w:rsidP="005C0948"/>
    <w:p w14:paraId="60ED64B7" w14:textId="77777777" w:rsidR="005C0948" w:rsidRDefault="005C0948" w:rsidP="005C0948"/>
    <w:p w14:paraId="0E3D9E85" w14:textId="77777777" w:rsidR="005C0948" w:rsidRDefault="005C0948" w:rsidP="005C0948"/>
    <w:p w14:paraId="6CF70637" w14:textId="77777777" w:rsidR="005C0948" w:rsidRDefault="005C0948" w:rsidP="005C0948"/>
    <w:p w14:paraId="5BB66B22" w14:textId="77777777" w:rsidR="005C0948" w:rsidRDefault="005C0948" w:rsidP="005C0948"/>
    <w:p w14:paraId="0038DAA3" w14:textId="77777777" w:rsidR="005C0948" w:rsidRDefault="005C0948" w:rsidP="005C0948"/>
    <w:p w14:paraId="2028462E" w14:textId="77777777" w:rsidR="005C0948" w:rsidRDefault="005C0948" w:rsidP="005C0948"/>
    <w:p w14:paraId="44191792" w14:textId="77777777" w:rsidR="005C0948" w:rsidRDefault="005C0948" w:rsidP="005C0948"/>
    <w:p w14:paraId="11AA217F" w14:textId="77777777" w:rsidR="005C0948" w:rsidRDefault="005C0948" w:rsidP="005C0948"/>
    <w:p w14:paraId="46D3B65D" w14:textId="77777777" w:rsidR="005C0948" w:rsidRDefault="005C0948" w:rsidP="005C0948"/>
    <w:p w14:paraId="4307F496" w14:textId="77777777" w:rsidR="005C0948" w:rsidRDefault="005C0948" w:rsidP="005C0948"/>
    <w:p w14:paraId="233F006D" w14:textId="77777777" w:rsidR="005C0948" w:rsidRDefault="005C0948" w:rsidP="005C0948"/>
    <w:p w14:paraId="43001895" w14:textId="77777777" w:rsidR="005C0948" w:rsidRDefault="005C0948" w:rsidP="005C0948"/>
    <w:p w14:paraId="75BBF4CD" w14:textId="77777777" w:rsidR="005C0948" w:rsidRPr="005C0948" w:rsidRDefault="005C0948" w:rsidP="005C0948"/>
    <w:p w14:paraId="46AB5329" w14:textId="77777777" w:rsidR="00C25A8D" w:rsidRDefault="00C25A8D" w:rsidP="000F1EE6">
      <w:pPr>
        <w:pStyle w:val="Naslov1"/>
      </w:pPr>
      <w:bookmarkStart w:id="0" w:name="_Toc127122004"/>
      <w:r>
        <w:t>Obrazci</w:t>
      </w:r>
      <w:bookmarkEnd w:id="0"/>
      <w:r>
        <w:br w:type="page"/>
      </w:r>
    </w:p>
    <w:p w14:paraId="35A21AF2" w14:textId="77777777" w:rsidR="0058130B" w:rsidRDefault="00C25A8D" w:rsidP="00C25A8D">
      <w:pPr>
        <w:pStyle w:val="Naslov2"/>
      </w:pPr>
      <w:bookmarkStart w:id="1" w:name="_Toc127122005"/>
      <w:r>
        <w:lastRenderedPageBreak/>
        <w:t>Obrazec št. 1 – Po</w:t>
      </w:r>
      <w:r w:rsidR="007912D3">
        <w:t>datki o ponudniku</w:t>
      </w:r>
      <w:bookmarkEnd w:id="1"/>
    </w:p>
    <w:p w14:paraId="26F08198" w14:textId="77777777" w:rsidR="00C25A8D" w:rsidRDefault="00C25A8D" w:rsidP="00C25A8D"/>
    <w:p w14:paraId="73A8693A" w14:textId="77777777" w:rsidR="00C25A8D" w:rsidRDefault="00C25A8D" w:rsidP="00C25A8D"/>
    <w:tbl>
      <w:tblPr>
        <w:tblStyle w:val="Tabelamrea"/>
        <w:tblW w:w="0" w:type="auto"/>
        <w:tblLook w:val="04A0" w:firstRow="1" w:lastRow="0" w:firstColumn="1" w:lastColumn="0" w:noHBand="0" w:noVBand="1"/>
      </w:tblPr>
      <w:tblGrid>
        <w:gridCol w:w="2122"/>
        <w:gridCol w:w="4390"/>
      </w:tblGrid>
      <w:tr w:rsidR="00C25A8D" w14:paraId="40715186" w14:textId="77777777" w:rsidTr="00C25A8D">
        <w:trPr>
          <w:trHeight w:val="442"/>
        </w:trPr>
        <w:tc>
          <w:tcPr>
            <w:tcW w:w="2122" w:type="dxa"/>
          </w:tcPr>
          <w:p w14:paraId="1ED9BB13" w14:textId="77777777" w:rsidR="00C25A8D" w:rsidRDefault="00C25A8D" w:rsidP="00C25A8D">
            <w:r>
              <w:t>Ponudnik:</w:t>
            </w:r>
          </w:p>
        </w:tc>
        <w:tc>
          <w:tcPr>
            <w:tcW w:w="4390" w:type="dxa"/>
          </w:tcPr>
          <w:p w14:paraId="21EA9C0D" w14:textId="77777777" w:rsidR="00C25A8D" w:rsidRDefault="00C25A8D" w:rsidP="00C25A8D"/>
        </w:tc>
      </w:tr>
      <w:tr w:rsidR="00C25A8D" w14:paraId="41235D04" w14:textId="77777777" w:rsidTr="00C25A8D">
        <w:trPr>
          <w:trHeight w:val="547"/>
        </w:trPr>
        <w:tc>
          <w:tcPr>
            <w:tcW w:w="2122" w:type="dxa"/>
          </w:tcPr>
          <w:p w14:paraId="5651615D" w14:textId="77777777" w:rsidR="00C25A8D" w:rsidRDefault="00C25A8D" w:rsidP="00C25A8D">
            <w:r>
              <w:t>Poslovni naslov:</w:t>
            </w:r>
          </w:p>
        </w:tc>
        <w:tc>
          <w:tcPr>
            <w:tcW w:w="4390" w:type="dxa"/>
          </w:tcPr>
          <w:p w14:paraId="0B1104E8" w14:textId="77777777" w:rsidR="00C25A8D" w:rsidRDefault="00C25A8D" w:rsidP="00C25A8D"/>
          <w:p w14:paraId="26F5DCC6" w14:textId="77777777" w:rsidR="00C25A8D" w:rsidRDefault="00C25A8D" w:rsidP="00C25A8D"/>
        </w:tc>
      </w:tr>
    </w:tbl>
    <w:p w14:paraId="04B42811" w14:textId="77777777" w:rsidR="00C25A8D" w:rsidRDefault="00C25A8D" w:rsidP="00C25A8D"/>
    <w:p w14:paraId="0E71BDD7" w14:textId="77777777" w:rsidR="00C25A8D" w:rsidRDefault="00C25A8D" w:rsidP="00C25A8D"/>
    <w:tbl>
      <w:tblPr>
        <w:tblStyle w:val="Tabelamrea"/>
        <w:tblW w:w="0" w:type="auto"/>
        <w:tblLook w:val="04A0" w:firstRow="1" w:lastRow="0" w:firstColumn="1" w:lastColumn="0" w:noHBand="0" w:noVBand="1"/>
      </w:tblPr>
      <w:tblGrid>
        <w:gridCol w:w="2122"/>
        <w:gridCol w:w="4390"/>
      </w:tblGrid>
      <w:tr w:rsidR="00C25A8D" w14:paraId="34F88F4D" w14:textId="77777777" w:rsidTr="00C25A8D">
        <w:trPr>
          <w:trHeight w:val="442"/>
        </w:trPr>
        <w:tc>
          <w:tcPr>
            <w:tcW w:w="2122" w:type="dxa"/>
          </w:tcPr>
          <w:p w14:paraId="3C8C9448" w14:textId="77777777" w:rsidR="00C25A8D" w:rsidRDefault="00C25A8D" w:rsidP="00C25A8D">
            <w:r>
              <w:t>Naročnik:</w:t>
            </w:r>
          </w:p>
        </w:tc>
        <w:tc>
          <w:tcPr>
            <w:tcW w:w="4390" w:type="dxa"/>
          </w:tcPr>
          <w:p w14:paraId="78216A51" w14:textId="77777777" w:rsidR="00C25A8D" w:rsidRDefault="00A653D9" w:rsidP="00C25A8D">
            <w:r>
              <w:t>Kočevski les d.o.o.</w:t>
            </w:r>
          </w:p>
        </w:tc>
      </w:tr>
      <w:tr w:rsidR="00C25A8D" w14:paraId="52A8EA61" w14:textId="77777777" w:rsidTr="00C25A8D">
        <w:trPr>
          <w:trHeight w:val="547"/>
        </w:trPr>
        <w:tc>
          <w:tcPr>
            <w:tcW w:w="2122" w:type="dxa"/>
          </w:tcPr>
          <w:p w14:paraId="3E9E49C6" w14:textId="77777777" w:rsidR="00C25A8D" w:rsidRDefault="00C25A8D" w:rsidP="00C25A8D">
            <w:r>
              <w:t>Poslovni naslov:</w:t>
            </w:r>
          </w:p>
        </w:tc>
        <w:tc>
          <w:tcPr>
            <w:tcW w:w="4390" w:type="dxa"/>
          </w:tcPr>
          <w:p w14:paraId="598111BC" w14:textId="77777777" w:rsidR="00C25A8D" w:rsidRDefault="00A653D9" w:rsidP="00C25A8D">
            <w:r>
              <w:t>Trata XIV 6a</w:t>
            </w:r>
            <w:r w:rsidR="00C25A8D">
              <w:t>, 1330 Kočevje</w:t>
            </w:r>
          </w:p>
          <w:p w14:paraId="47924D36" w14:textId="77777777" w:rsidR="00C25A8D" w:rsidRDefault="00C25A8D" w:rsidP="00C25A8D"/>
        </w:tc>
      </w:tr>
    </w:tbl>
    <w:p w14:paraId="35347C4E" w14:textId="77777777" w:rsidR="00C25A8D" w:rsidRPr="00C25A8D" w:rsidRDefault="00C25A8D" w:rsidP="00C25A8D"/>
    <w:p w14:paraId="399199D9" w14:textId="77777777" w:rsidR="00C25A8D" w:rsidRPr="00C25A8D" w:rsidRDefault="00C25A8D" w:rsidP="00C25A8D"/>
    <w:p w14:paraId="21C7E7AF" w14:textId="3DE38411" w:rsidR="0058130B" w:rsidRDefault="00C25A8D" w:rsidP="0058130B">
      <w:pPr>
        <w:spacing w:line="264" w:lineRule="auto"/>
        <w:rPr>
          <w:rFonts w:cs="Tahoma"/>
          <w:szCs w:val="18"/>
        </w:rPr>
      </w:pPr>
      <w:r>
        <w:rPr>
          <w:rFonts w:cs="Tahoma"/>
          <w:szCs w:val="18"/>
        </w:rPr>
        <w:t xml:space="preserve">Na podlagi javnega razpisa za </w:t>
      </w:r>
      <w:r w:rsidR="00DB6E46">
        <w:rPr>
          <w:rFonts w:cs="Tahoma"/>
          <w:szCs w:val="18"/>
        </w:rPr>
        <w:t>J</w:t>
      </w:r>
      <w:r w:rsidR="002F4A13">
        <w:rPr>
          <w:rFonts w:cs="Tahoma"/>
          <w:szCs w:val="18"/>
        </w:rPr>
        <w:t>AVNO NAROČILO</w:t>
      </w:r>
      <w:r w:rsidR="00DB6E46">
        <w:rPr>
          <w:rFonts w:cs="Tahoma"/>
          <w:szCs w:val="18"/>
        </w:rPr>
        <w:t xml:space="preserve"> </w:t>
      </w:r>
      <w:r w:rsidR="00633E90">
        <w:rPr>
          <w:rFonts w:cs="Tahoma"/>
          <w:szCs w:val="18"/>
        </w:rPr>
        <w:t xml:space="preserve">SEČNJA, SPRAVILO, ŽAGANJE IN TRANSPORT LESA NA OBMOČJU GOZDOV V LASTI OBČINE KOČEVJE </w:t>
      </w:r>
      <w:r w:rsidR="00155EFA">
        <w:rPr>
          <w:rFonts w:cs="Tahoma"/>
          <w:szCs w:val="18"/>
        </w:rPr>
        <w:t>2023-2025</w:t>
      </w:r>
      <w:r w:rsidR="00DB6E46" w:rsidRPr="00DB6E46">
        <w:rPr>
          <w:rFonts w:cs="Tahoma"/>
          <w:szCs w:val="18"/>
        </w:rPr>
        <w:t xml:space="preserve"> </w:t>
      </w:r>
      <w:r w:rsidR="00DB6E46">
        <w:rPr>
          <w:rFonts w:cs="Tahoma"/>
          <w:szCs w:val="18"/>
        </w:rPr>
        <w:t xml:space="preserve"> podajamo naslednjo ponudbo:</w:t>
      </w:r>
    </w:p>
    <w:p w14:paraId="0D0FF3DA" w14:textId="77777777" w:rsidR="00DB6E46" w:rsidRDefault="00DB6E46" w:rsidP="0058130B">
      <w:pPr>
        <w:spacing w:line="264" w:lineRule="auto"/>
        <w:rPr>
          <w:rFonts w:cs="Tahoma"/>
          <w:szCs w:val="18"/>
        </w:rPr>
      </w:pPr>
    </w:p>
    <w:p w14:paraId="380AAC6A" w14:textId="77777777" w:rsidR="00DB6E46" w:rsidRDefault="00DB6E46" w:rsidP="0058130B">
      <w:pPr>
        <w:spacing w:line="264" w:lineRule="auto"/>
        <w:rPr>
          <w:rFonts w:cs="Tahoma"/>
          <w:szCs w:val="18"/>
        </w:rPr>
      </w:pPr>
      <w:r>
        <w:rPr>
          <w:rFonts w:cs="Tahoma"/>
          <w:szCs w:val="18"/>
        </w:rPr>
        <w:t>Podatki o ponudniku:</w:t>
      </w:r>
    </w:p>
    <w:tbl>
      <w:tblPr>
        <w:tblStyle w:val="Tabelamrea"/>
        <w:tblW w:w="0" w:type="auto"/>
        <w:tblLook w:val="04A0" w:firstRow="1" w:lastRow="0" w:firstColumn="1" w:lastColumn="0" w:noHBand="0" w:noVBand="1"/>
      </w:tblPr>
      <w:tblGrid>
        <w:gridCol w:w="4389"/>
        <w:gridCol w:w="4390"/>
      </w:tblGrid>
      <w:tr w:rsidR="00DB6E46" w14:paraId="05690A36" w14:textId="77777777" w:rsidTr="00DB6E46">
        <w:trPr>
          <w:trHeight w:val="680"/>
        </w:trPr>
        <w:tc>
          <w:tcPr>
            <w:tcW w:w="4389" w:type="dxa"/>
          </w:tcPr>
          <w:p w14:paraId="0C853D85" w14:textId="77777777" w:rsidR="00DB6E46" w:rsidRDefault="00DB6E46" w:rsidP="0058130B">
            <w:pPr>
              <w:spacing w:line="264" w:lineRule="auto"/>
              <w:rPr>
                <w:rFonts w:cs="Tahoma"/>
                <w:szCs w:val="18"/>
              </w:rPr>
            </w:pPr>
            <w:r>
              <w:rPr>
                <w:rFonts w:cs="Tahoma"/>
                <w:szCs w:val="18"/>
              </w:rPr>
              <w:t>Naziv ponudnika (firma):</w:t>
            </w:r>
          </w:p>
        </w:tc>
        <w:tc>
          <w:tcPr>
            <w:tcW w:w="4390" w:type="dxa"/>
          </w:tcPr>
          <w:p w14:paraId="6E95D714" w14:textId="77777777" w:rsidR="00DB6E46" w:rsidRDefault="00DB6E46" w:rsidP="0058130B">
            <w:pPr>
              <w:spacing w:line="264" w:lineRule="auto"/>
              <w:rPr>
                <w:rFonts w:cs="Tahoma"/>
                <w:szCs w:val="18"/>
              </w:rPr>
            </w:pPr>
          </w:p>
        </w:tc>
      </w:tr>
      <w:tr w:rsidR="00DB6E46" w14:paraId="0FAD57BA" w14:textId="77777777" w:rsidTr="00DB6E46">
        <w:trPr>
          <w:trHeight w:val="680"/>
        </w:trPr>
        <w:tc>
          <w:tcPr>
            <w:tcW w:w="4389" w:type="dxa"/>
          </w:tcPr>
          <w:p w14:paraId="29B97B7B" w14:textId="77777777" w:rsidR="00DB6E46" w:rsidRDefault="00DB6E46" w:rsidP="0058130B">
            <w:pPr>
              <w:spacing w:line="264" w:lineRule="auto"/>
              <w:rPr>
                <w:rFonts w:cs="Tahoma"/>
                <w:szCs w:val="18"/>
              </w:rPr>
            </w:pPr>
            <w:r>
              <w:rPr>
                <w:rFonts w:cs="Tahoma"/>
                <w:szCs w:val="18"/>
              </w:rPr>
              <w:t>Naslov ponudnika:</w:t>
            </w:r>
          </w:p>
        </w:tc>
        <w:tc>
          <w:tcPr>
            <w:tcW w:w="4390" w:type="dxa"/>
          </w:tcPr>
          <w:p w14:paraId="4BC2EA8F" w14:textId="77777777" w:rsidR="00DB6E46" w:rsidRDefault="00DB6E46" w:rsidP="0058130B">
            <w:pPr>
              <w:spacing w:line="264" w:lineRule="auto"/>
              <w:rPr>
                <w:rFonts w:cs="Tahoma"/>
                <w:szCs w:val="18"/>
              </w:rPr>
            </w:pPr>
          </w:p>
        </w:tc>
      </w:tr>
      <w:tr w:rsidR="00DB6E46" w14:paraId="3525C243" w14:textId="77777777" w:rsidTr="00DB6E46">
        <w:trPr>
          <w:trHeight w:val="680"/>
        </w:trPr>
        <w:tc>
          <w:tcPr>
            <w:tcW w:w="4389" w:type="dxa"/>
          </w:tcPr>
          <w:p w14:paraId="080B4401" w14:textId="77777777" w:rsidR="00DB6E46" w:rsidRDefault="00DB6E46" w:rsidP="0058130B">
            <w:pPr>
              <w:spacing w:line="264" w:lineRule="auto"/>
              <w:rPr>
                <w:rFonts w:cs="Tahoma"/>
                <w:szCs w:val="18"/>
              </w:rPr>
            </w:pPr>
            <w:r>
              <w:rPr>
                <w:rFonts w:cs="Tahoma"/>
                <w:szCs w:val="18"/>
              </w:rPr>
              <w:t>Matična številka:</w:t>
            </w:r>
          </w:p>
        </w:tc>
        <w:tc>
          <w:tcPr>
            <w:tcW w:w="4390" w:type="dxa"/>
          </w:tcPr>
          <w:p w14:paraId="333C8E24" w14:textId="77777777" w:rsidR="00DB6E46" w:rsidRDefault="00DB6E46" w:rsidP="0058130B">
            <w:pPr>
              <w:spacing w:line="264" w:lineRule="auto"/>
              <w:rPr>
                <w:rFonts w:cs="Tahoma"/>
                <w:szCs w:val="18"/>
              </w:rPr>
            </w:pPr>
          </w:p>
        </w:tc>
      </w:tr>
      <w:tr w:rsidR="00DB6E46" w14:paraId="3AB8F9B4" w14:textId="77777777" w:rsidTr="00DB6E46">
        <w:trPr>
          <w:trHeight w:val="680"/>
        </w:trPr>
        <w:tc>
          <w:tcPr>
            <w:tcW w:w="4389" w:type="dxa"/>
          </w:tcPr>
          <w:p w14:paraId="049A4D40" w14:textId="77777777" w:rsidR="00DB6E46" w:rsidRDefault="00DB6E46" w:rsidP="0058130B">
            <w:pPr>
              <w:spacing w:line="264" w:lineRule="auto"/>
              <w:rPr>
                <w:rFonts w:cs="Tahoma"/>
                <w:szCs w:val="18"/>
              </w:rPr>
            </w:pPr>
            <w:r>
              <w:rPr>
                <w:rFonts w:cs="Tahoma"/>
                <w:szCs w:val="18"/>
              </w:rPr>
              <w:t>Davčna številka:</w:t>
            </w:r>
          </w:p>
        </w:tc>
        <w:tc>
          <w:tcPr>
            <w:tcW w:w="4390" w:type="dxa"/>
          </w:tcPr>
          <w:p w14:paraId="2E92399D" w14:textId="77777777" w:rsidR="00DB6E46" w:rsidRDefault="00DB6E46" w:rsidP="0058130B">
            <w:pPr>
              <w:spacing w:line="264" w:lineRule="auto"/>
              <w:rPr>
                <w:rFonts w:cs="Tahoma"/>
                <w:szCs w:val="18"/>
              </w:rPr>
            </w:pPr>
          </w:p>
        </w:tc>
      </w:tr>
      <w:tr w:rsidR="00DB6E46" w14:paraId="446BDCBC" w14:textId="77777777" w:rsidTr="00DB6E46">
        <w:trPr>
          <w:trHeight w:val="680"/>
        </w:trPr>
        <w:tc>
          <w:tcPr>
            <w:tcW w:w="4389" w:type="dxa"/>
          </w:tcPr>
          <w:p w14:paraId="655034AC" w14:textId="77777777" w:rsidR="00DB6E46" w:rsidRDefault="00DB6E46" w:rsidP="00DB6E46">
            <w:pPr>
              <w:spacing w:line="264" w:lineRule="auto"/>
              <w:rPr>
                <w:rFonts w:cs="Tahoma"/>
                <w:szCs w:val="18"/>
              </w:rPr>
            </w:pPr>
            <w:r>
              <w:rPr>
                <w:rFonts w:cs="Tahoma"/>
                <w:szCs w:val="18"/>
              </w:rPr>
              <w:t>Pristojni finančni urad:</w:t>
            </w:r>
          </w:p>
        </w:tc>
        <w:tc>
          <w:tcPr>
            <w:tcW w:w="4390" w:type="dxa"/>
          </w:tcPr>
          <w:p w14:paraId="510192DC" w14:textId="77777777" w:rsidR="00DB6E46" w:rsidRDefault="00DB6E46" w:rsidP="00DB6E46">
            <w:pPr>
              <w:spacing w:line="264" w:lineRule="auto"/>
              <w:rPr>
                <w:rFonts w:cs="Tahoma"/>
                <w:szCs w:val="18"/>
              </w:rPr>
            </w:pPr>
          </w:p>
        </w:tc>
      </w:tr>
      <w:tr w:rsidR="00DB6E46" w14:paraId="6091F131" w14:textId="77777777" w:rsidTr="00DB6E46">
        <w:trPr>
          <w:trHeight w:val="680"/>
        </w:trPr>
        <w:tc>
          <w:tcPr>
            <w:tcW w:w="4389" w:type="dxa"/>
          </w:tcPr>
          <w:p w14:paraId="78FFF7D4" w14:textId="77777777" w:rsidR="00DB6E46" w:rsidRDefault="00DB6E46" w:rsidP="00DB6E46">
            <w:pPr>
              <w:spacing w:line="264" w:lineRule="auto"/>
              <w:rPr>
                <w:rFonts w:cs="Tahoma"/>
                <w:szCs w:val="18"/>
              </w:rPr>
            </w:pPr>
            <w:r>
              <w:rPr>
                <w:rFonts w:cs="Tahoma"/>
                <w:szCs w:val="18"/>
              </w:rPr>
              <w:t>Številka transakcijskega računa in banka:</w:t>
            </w:r>
          </w:p>
        </w:tc>
        <w:tc>
          <w:tcPr>
            <w:tcW w:w="4390" w:type="dxa"/>
          </w:tcPr>
          <w:p w14:paraId="0ED37090" w14:textId="77777777" w:rsidR="00DB6E46" w:rsidRDefault="00DB6E46" w:rsidP="00DB6E46">
            <w:pPr>
              <w:spacing w:line="264" w:lineRule="auto"/>
              <w:rPr>
                <w:rFonts w:cs="Tahoma"/>
                <w:szCs w:val="18"/>
              </w:rPr>
            </w:pPr>
          </w:p>
        </w:tc>
      </w:tr>
      <w:tr w:rsidR="00DB6E46" w14:paraId="53DF50B3" w14:textId="77777777" w:rsidTr="00DB6E46">
        <w:trPr>
          <w:trHeight w:val="680"/>
        </w:trPr>
        <w:tc>
          <w:tcPr>
            <w:tcW w:w="4389" w:type="dxa"/>
          </w:tcPr>
          <w:p w14:paraId="59DEDD6F" w14:textId="77777777" w:rsidR="00DB6E46" w:rsidRDefault="00DB6E46" w:rsidP="00DB6E46">
            <w:pPr>
              <w:spacing w:line="264" w:lineRule="auto"/>
              <w:rPr>
                <w:rFonts w:cs="Tahoma"/>
                <w:szCs w:val="18"/>
              </w:rPr>
            </w:pPr>
            <w:r>
              <w:rPr>
                <w:rFonts w:cs="Tahoma"/>
                <w:szCs w:val="18"/>
              </w:rPr>
              <w:t>Zakoniti zastopnik, ki bo podpisnik in funkcija:</w:t>
            </w:r>
          </w:p>
        </w:tc>
        <w:tc>
          <w:tcPr>
            <w:tcW w:w="4390" w:type="dxa"/>
          </w:tcPr>
          <w:p w14:paraId="55E1D619" w14:textId="77777777" w:rsidR="00DB6E46" w:rsidRDefault="00DB6E46" w:rsidP="00DB6E46">
            <w:pPr>
              <w:spacing w:line="264" w:lineRule="auto"/>
              <w:rPr>
                <w:rFonts w:cs="Tahoma"/>
                <w:szCs w:val="18"/>
              </w:rPr>
            </w:pPr>
          </w:p>
        </w:tc>
      </w:tr>
      <w:tr w:rsidR="00DB6E46" w14:paraId="18384D62" w14:textId="77777777" w:rsidTr="00DB6E46">
        <w:trPr>
          <w:trHeight w:val="680"/>
        </w:trPr>
        <w:tc>
          <w:tcPr>
            <w:tcW w:w="4389" w:type="dxa"/>
          </w:tcPr>
          <w:p w14:paraId="3927D824" w14:textId="77777777" w:rsidR="00DB6E46" w:rsidRDefault="00DB6E46" w:rsidP="00DB6E46">
            <w:pPr>
              <w:spacing w:line="264" w:lineRule="auto"/>
              <w:rPr>
                <w:rFonts w:cs="Tahoma"/>
                <w:szCs w:val="18"/>
              </w:rPr>
            </w:pPr>
            <w:r>
              <w:rPr>
                <w:rFonts w:cs="Tahoma"/>
                <w:szCs w:val="18"/>
              </w:rPr>
              <w:t>Telefonska številka:</w:t>
            </w:r>
          </w:p>
        </w:tc>
        <w:tc>
          <w:tcPr>
            <w:tcW w:w="4390" w:type="dxa"/>
          </w:tcPr>
          <w:p w14:paraId="489BB33F" w14:textId="77777777" w:rsidR="00DB6E46" w:rsidRDefault="00DB6E46" w:rsidP="00DB6E46">
            <w:pPr>
              <w:spacing w:line="264" w:lineRule="auto"/>
              <w:rPr>
                <w:rFonts w:cs="Tahoma"/>
                <w:szCs w:val="18"/>
              </w:rPr>
            </w:pPr>
          </w:p>
        </w:tc>
      </w:tr>
      <w:tr w:rsidR="00DB6E46" w14:paraId="2423F879" w14:textId="77777777" w:rsidTr="00DB6E46">
        <w:trPr>
          <w:trHeight w:val="680"/>
        </w:trPr>
        <w:tc>
          <w:tcPr>
            <w:tcW w:w="4389" w:type="dxa"/>
          </w:tcPr>
          <w:p w14:paraId="42FD65BE" w14:textId="77777777" w:rsidR="00DB6E46" w:rsidRDefault="00DB6E46" w:rsidP="00DB6E46">
            <w:pPr>
              <w:spacing w:line="264" w:lineRule="auto"/>
              <w:rPr>
                <w:rFonts w:cs="Tahoma"/>
                <w:szCs w:val="18"/>
              </w:rPr>
            </w:pPr>
            <w:r>
              <w:rPr>
                <w:rFonts w:cs="Tahoma"/>
                <w:szCs w:val="18"/>
              </w:rPr>
              <w:t>Elektronski naslov ponudnika:</w:t>
            </w:r>
          </w:p>
        </w:tc>
        <w:tc>
          <w:tcPr>
            <w:tcW w:w="4390" w:type="dxa"/>
          </w:tcPr>
          <w:p w14:paraId="0E350C42" w14:textId="77777777" w:rsidR="00DB6E46" w:rsidRDefault="00DB6E46" w:rsidP="00DB6E46">
            <w:pPr>
              <w:spacing w:line="264" w:lineRule="auto"/>
              <w:rPr>
                <w:rFonts w:cs="Tahoma"/>
                <w:szCs w:val="18"/>
              </w:rPr>
            </w:pPr>
          </w:p>
        </w:tc>
      </w:tr>
      <w:tr w:rsidR="00DB6E46" w14:paraId="16A89A74" w14:textId="77777777" w:rsidTr="00DB6E46">
        <w:trPr>
          <w:trHeight w:val="680"/>
        </w:trPr>
        <w:tc>
          <w:tcPr>
            <w:tcW w:w="4389" w:type="dxa"/>
          </w:tcPr>
          <w:p w14:paraId="13001227" w14:textId="77777777" w:rsidR="00DB6E46" w:rsidRDefault="00DB6E46" w:rsidP="00DB6E46">
            <w:pPr>
              <w:spacing w:line="264" w:lineRule="auto"/>
              <w:rPr>
                <w:rFonts w:cs="Tahoma"/>
                <w:szCs w:val="18"/>
              </w:rPr>
            </w:pPr>
            <w:r>
              <w:rPr>
                <w:rFonts w:cs="Tahoma"/>
                <w:szCs w:val="18"/>
              </w:rPr>
              <w:t>Kontaktna oseba:</w:t>
            </w:r>
          </w:p>
        </w:tc>
        <w:tc>
          <w:tcPr>
            <w:tcW w:w="4390" w:type="dxa"/>
          </w:tcPr>
          <w:p w14:paraId="04C50DA1" w14:textId="77777777" w:rsidR="00DB6E46" w:rsidRDefault="00DB6E46" w:rsidP="00DB6E46">
            <w:pPr>
              <w:spacing w:line="264" w:lineRule="auto"/>
              <w:rPr>
                <w:rFonts w:cs="Tahoma"/>
                <w:szCs w:val="18"/>
              </w:rPr>
            </w:pPr>
          </w:p>
        </w:tc>
      </w:tr>
      <w:tr w:rsidR="00DB6E46" w14:paraId="0AD658ED" w14:textId="77777777" w:rsidTr="00DB6E46">
        <w:trPr>
          <w:trHeight w:val="680"/>
        </w:trPr>
        <w:tc>
          <w:tcPr>
            <w:tcW w:w="4389" w:type="dxa"/>
          </w:tcPr>
          <w:p w14:paraId="5D3A1A1F" w14:textId="77777777" w:rsidR="00DB6E46" w:rsidRDefault="00DB6E46" w:rsidP="00DB6E46">
            <w:pPr>
              <w:spacing w:line="264" w:lineRule="auto"/>
              <w:rPr>
                <w:rFonts w:cs="Tahoma"/>
                <w:szCs w:val="18"/>
              </w:rPr>
            </w:pPr>
            <w:r>
              <w:rPr>
                <w:rFonts w:cs="Tahoma"/>
                <w:szCs w:val="18"/>
              </w:rPr>
              <w:t>Telefonska številka kontaktne osebe:</w:t>
            </w:r>
          </w:p>
        </w:tc>
        <w:tc>
          <w:tcPr>
            <w:tcW w:w="4390" w:type="dxa"/>
          </w:tcPr>
          <w:p w14:paraId="19090A21" w14:textId="77777777" w:rsidR="00DB6E46" w:rsidRDefault="00DB6E46" w:rsidP="00DB6E46">
            <w:pPr>
              <w:spacing w:line="264" w:lineRule="auto"/>
              <w:rPr>
                <w:rFonts w:cs="Tahoma"/>
                <w:szCs w:val="18"/>
              </w:rPr>
            </w:pPr>
          </w:p>
        </w:tc>
      </w:tr>
      <w:tr w:rsidR="00DB6E46" w14:paraId="6FBB982B" w14:textId="77777777" w:rsidTr="00DB6E46">
        <w:trPr>
          <w:trHeight w:val="680"/>
        </w:trPr>
        <w:tc>
          <w:tcPr>
            <w:tcW w:w="4389" w:type="dxa"/>
          </w:tcPr>
          <w:p w14:paraId="5C1E33C5" w14:textId="77777777" w:rsidR="00DB6E46" w:rsidRDefault="00DB6E46" w:rsidP="00DB6E46">
            <w:pPr>
              <w:spacing w:line="264" w:lineRule="auto"/>
              <w:rPr>
                <w:rFonts w:cs="Tahoma"/>
                <w:szCs w:val="18"/>
              </w:rPr>
            </w:pPr>
            <w:r>
              <w:rPr>
                <w:rFonts w:cs="Tahoma"/>
                <w:szCs w:val="18"/>
              </w:rPr>
              <w:t>Elektronski naslov kontaktne osebe:</w:t>
            </w:r>
          </w:p>
        </w:tc>
        <w:tc>
          <w:tcPr>
            <w:tcW w:w="4390" w:type="dxa"/>
          </w:tcPr>
          <w:p w14:paraId="0DB4E4D6" w14:textId="77777777" w:rsidR="00DB6E46" w:rsidRDefault="00DB6E46" w:rsidP="00DB6E46">
            <w:pPr>
              <w:spacing w:line="264" w:lineRule="auto"/>
              <w:rPr>
                <w:rFonts w:cs="Tahoma"/>
                <w:szCs w:val="18"/>
              </w:rPr>
            </w:pPr>
          </w:p>
        </w:tc>
      </w:tr>
    </w:tbl>
    <w:p w14:paraId="0AC98CD4" w14:textId="77777777" w:rsidR="00DB6E46" w:rsidRDefault="00DB6E46" w:rsidP="0058130B">
      <w:pPr>
        <w:spacing w:line="264" w:lineRule="auto"/>
        <w:rPr>
          <w:rFonts w:cs="Tahoma"/>
          <w:szCs w:val="18"/>
        </w:rPr>
      </w:pPr>
    </w:p>
    <w:p w14:paraId="712C675F" w14:textId="77777777" w:rsidR="0058130B" w:rsidRDefault="0058130B" w:rsidP="0058130B">
      <w:pPr>
        <w:spacing w:line="264" w:lineRule="auto"/>
        <w:rPr>
          <w:rFonts w:cs="Tahoma"/>
          <w:szCs w:val="18"/>
        </w:rPr>
      </w:pPr>
    </w:p>
    <w:p w14:paraId="03229FE5" w14:textId="77777777" w:rsidR="000F1EE6" w:rsidRDefault="008933D9" w:rsidP="0058130B">
      <w:pPr>
        <w:spacing w:line="264" w:lineRule="auto"/>
        <w:rPr>
          <w:rFonts w:cs="Tahoma"/>
          <w:szCs w:val="18"/>
        </w:rPr>
        <w:sectPr w:rsidR="000F1EE6" w:rsidSect="000F1EE6">
          <w:headerReference w:type="default" r:id="rId8"/>
          <w:footerReference w:type="default" r:id="rId9"/>
          <w:headerReference w:type="first" r:id="rId10"/>
          <w:footerReference w:type="first" r:id="rId11"/>
          <w:pgSz w:w="11906" w:h="16838"/>
          <w:pgMar w:top="1843" w:right="1700" w:bottom="1417" w:left="1417" w:header="566" w:footer="708" w:gutter="0"/>
          <w:pgNumType w:start="69"/>
          <w:cols w:space="708"/>
          <w:titlePg/>
          <w:docGrid w:linePitch="360"/>
        </w:sectPr>
      </w:pPr>
      <w:r>
        <w:rPr>
          <w:rFonts w:cs="Tahoma"/>
          <w:szCs w:val="18"/>
        </w:rPr>
        <w:t xml:space="preserve">Izjavljamo, da bomo pri izvedb naročila sodelovali z naslednjimi partnerji kot </w:t>
      </w:r>
      <w:proofErr w:type="spellStart"/>
      <w:r>
        <w:rPr>
          <w:rFonts w:cs="Tahoma"/>
          <w:szCs w:val="18"/>
        </w:rPr>
        <w:t>soponudniki</w:t>
      </w:r>
      <w:proofErr w:type="spellEnd"/>
    </w:p>
    <w:p w14:paraId="4F8696DB" w14:textId="77777777" w:rsidR="008933D9" w:rsidRDefault="008933D9" w:rsidP="0058130B">
      <w:pPr>
        <w:spacing w:line="264" w:lineRule="auto"/>
        <w:rPr>
          <w:rFonts w:cs="Tahoma"/>
          <w:szCs w:val="18"/>
        </w:rPr>
      </w:pPr>
      <w:r>
        <w:rPr>
          <w:rStyle w:val="Sprotnaopomba-sklic"/>
          <w:rFonts w:cs="Tahoma"/>
          <w:szCs w:val="18"/>
        </w:rPr>
        <w:footnoteReference w:id="1"/>
      </w:r>
      <w:r>
        <w:rPr>
          <w:rFonts w:cs="Tahoma"/>
          <w:szCs w:val="18"/>
        </w:rPr>
        <w:t>:</w:t>
      </w:r>
    </w:p>
    <w:p w14:paraId="79562666" w14:textId="77777777" w:rsidR="008933D9" w:rsidRDefault="008933D9" w:rsidP="0058130B">
      <w:pPr>
        <w:spacing w:line="264" w:lineRule="auto"/>
        <w:rPr>
          <w:rFonts w:cs="Tahoma"/>
          <w:szCs w:val="18"/>
        </w:rPr>
      </w:pPr>
    </w:p>
    <w:tbl>
      <w:tblPr>
        <w:tblStyle w:val="Tabelamrea"/>
        <w:tblW w:w="8784" w:type="dxa"/>
        <w:tblLook w:val="04A0" w:firstRow="1" w:lastRow="0" w:firstColumn="1" w:lastColumn="0" w:noHBand="0" w:noVBand="1"/>
      </w:tblPr>
      <w:tblGrid>
        <w:gridCol w:w="472"/>
        <w:gridCol w:w="4206"/>
        <w:gridCol w:w="4106"/>
      </w:tblGrid>
      <w:tr w:rsidR="008933D9" w:rsidRPr="0082616B" w14:paraId="1D8231DE" w14:textId="77777777" w:rsidTr="008933D9">
        <w:tc>
          <w:tcPr>
            <w:tcW w:w="461" w:type="dxa"/>
          </w:tcPr>
          <w:p w14:paraId="790C04E5" w14:textId="77777777" w:rsidR="008933D9" w:rsidRPr="0082616B" w:rsidRDefault="008933D9" w:rsidP="0058130B">
            <w:pPr>
              <w:spacing w:line="264" w:lineRule="auto"/>
              <w:rPr>
                <w:rFonts w:cs="Tahoma"/>
                <w:b/>
                <w:szCs w:val="18"/>
              </w:rPr>
            </w:pPr>
            <w:r w:rsidRPr="0082616B">
              <w:rPr>
                <w:rFonts w:cs="Tahoma"/>
                <w:b/>
                <w:szCs w:val="18"/>
              </w:rPr>
              <w:t>Št.</w:t>
            </w:r>
          </w:p>
        </w:tc>
        <w:tc>
          <w:tcPr>
            <w:tcW w:w="4212" w:type="dxa"/>
          </w:tcPr>
          <w:p w14:paraId="5D24D07B" w14:textId="77777777" w:rsidR="008933D9" w:rsidRPr="0082616B" w:rsidRDefault="008933D9" w:rsidP="0058130B">
            <w:pPr>
              <w:spacing w:line="264" w:lineRule="auto"/>
              <w:rPr>
                <w:rFonts w:cs="Tahoma"/>
                <w:b/>
                <w:szCs w:val="18"/>
              </w:rPr>
            </w:pPr>
            <w:r w:rsidRPr="0082616B">
              <w:rPr>
                <w:rFonts w:cs="Tahoma"/>
                <w:b/>
                <w:szCs w:val="18"/>
              </w:rPr>
              <w:t xml:space="preserve">Naziv </w:t>
            </w:r>
            <w:proofErr w:type="spellStart"/>
            <w:r w:rsidRPr="0082616B">
              <w:rPr>
                <w:rFonts w:cs="Tahoma"/>
                <w:b/>
                <w:szCs w:val="18"/>
              </w:rPr>
              <w:t>soponudnika</w:t>
            </w:r>
            <w:proofErr w:type="spellEnd"/>
          </w:p>
        </w:tc>
        <w:tc>
          <w:tcPr>
            <w:tcW w:w="4111" w:type="dxa"/>
          </w:tcPr>
          <w:p w14:paraId="685EF24C" w14:textId="77777777" w:rsidR="008933D9" w:rsidRPr="0082616B" w:rsidRDefault="008933D9" w:rsidP="0058130B">
            <w:pPr>
              <w:spacing w:line="264" w:lineRule="auto"/>
              <w:rPr>
                <w:rFonts w:cs="Tahoma"/>
                <w:b/>
                <w:szCs w:val="18"/>
              </w:rPr>
            </w:pPr>
            <w:r w:rsidRPr="0082616B">
              <w:rPr>
                <w:rFonts w:cs="Tahoma"/>
                <w:b/>
                <w:szCs w:val="18"/>
              </w:rPr>
              <w:t xml:space="preserve">Naslov </w:t>
            </w:r>
            <w:proofErr w:type="spellStart"/>
            <w:r w:rsidRPr="0082616B">
              <w:rPr>
                <w:rFonts w:cs="Tahoma"/>
                <w:b/>
                <w:szCs w:val="18"/>
              </w:rPr>
              <w:t>soponudnika</w:t>
            </w:r>
            <w:proofErr w:type="spellEnd"/>
          </w:p>
        </w:tc>
      </w:tr>
      <w:tr w:rsidR="008933D9" w14:paraId="1EAAB8E1" w14:textId="77777777" w:rsidTr="008933D9">
        <w:tc>
          <w:tcPr>
            <w:tcW w:w="461" w:type="dxa"/>
          </w:tcPr>
          <w:p w14:paraId="26BFC67A" w14:textId="77777777" w:rsidR="008933D9" w:rsidRDefault="008933D9" w:rsidP="0058130B">
            <w:pPr>
              <w:spacing w:line="264" w:lineRule="auto"/>
              <w:rPr>
                <w:rFonts w:cs="Tahoma"/>
                <w:szCs w:val="18"/>
              </w:rPr>
            </w:pPr>
            <w:r>
              <w:rPr>
                <w:rFonts w:cs="Tahoma"/>
                <w:szCs w:val="18"/>
              </w:rPr>
              <w:t>1</w:t>
            </w:r>
          </w:p>
        </w:tc>
        <w:tc>
          <w:tcPr>
            <w:tcW w:w="4212" w:type="dxa"/>
          </w:tcPr>
          <w:p w14:paraId="262DEBF9" w14:textId="77777777" w:rsidR="008933D9" w:rsidRDefault="008933D9" w:rsidP="0058130B">
            <w:pPr>
              <w:spacing w:line="264" w:lineRule="auto"/>
              <w:rPr>
                <w:rFonts w:cs="Tahoma"/>
                <w:szCs w:val="18"/>
              </w:rPr>
            </w:pPr>
          </w:p>
        </w:tc>
        <w:tc>
          <w:tcPr>
            <w:tcW w:w="4111" w:type="dxa"/>
          </w:tcPr>
          <w:p w14:paraId="4AC26508" w14:textId="77777777" w:rsidR="008933D9" w:rsidRDefault="008933D9" w:rsidP="0058130B">
            <w:pPr>
              <w:spacing w:line="264" w:lineRule="auto"/>
              <w:rPr>
                <w:rFonts w:cs="Tahoma"/>
                <w:szCs w:val="18"/>
              </w:rPr>
            </w:pPr>
          </w:p>
        </w:tc>
      </w:tr>
      <w:tr w:rsidR="008933D9" w14:paraId="2C9A61A6" w14:textId="77777777" w:rsidTr="008933D9">
        <w:tc>
          <w:tcPr>
            <w:tcW w:w="461" w:type="dxa"/>
          </w:tcPr>
          <w:p w14:paraId="16834278" w14:textId="77777777" w:rsidR="008933D9" w:rsidRDefault="008933D9" w:rsidP="0058130B">
            <w:pPr>
              <w:spacing w:line="264" w:lineRule="auto"/>
              <w:rPr>
                <w:rFonts w:cs="Tahoma"/>
                <w:szCs w:val="18"/>
              </w:rPr>
            </w:pPr>
            <w:r>
              <w:rPr>
                <w:rFonts w:cs="Tahoma"/>
                <w:szCs w:val="18"/>
              </w:rPr>
              <w:t>2</w:t>
            </w:r>
          </w:p>
        </w:tc>
        <w:tc>
          <w:tcPr>
            <w:tcW w:w="4212" w:type="dxa"/>
          </w:tcPr>
          <w:p w14:paraId="4499A7F2" w14:textId="77777777" w:rsidR="008933D9" w:rsidRDefault="008933D9" w:rsidP="0058130B">
            <w:pPr>
              <w:spacing w:line="264" w:lineRule="auto"/>
              <w:rPr>
                <w:rFonts w:cs="Tahoma"/>
                <w:szCs w:val="18"/>
              </w:rPr>
            </w:pPr>
          </w:p>
        </w:tc>
        <w:tc>
          <w:tcPr>
            <w:tcW w:w="4111" w:type="dxa"/>
          </w:tcPr>
          <w:p w14:paraId="55CCCB26" w14:textId="77777777" w:rsidR="008933D9" w:rsidRDefault="008933D9" w:rsidP="0058130B">
            <w:pPr>
              <w:spacing w:line="264" w:lineRule="auto"/>
              <w:rPr>
                <w:rFonts w:cs="Tahoma"/>
                <w:szCs w:val="18"/>
              </w:rPr>
            </w:pPr>
          </w:p>
        </w:tc>
      </w:tr>
      <w:tr w:rsidR="008933D9" w14:paraId="3055E8C3" w14:textId="77777777" w:rsidTr="008933D9">
        <w:tc>
          <w:tcPr>
            <w:tcW w:w="461" w:type="dxa"/>
          </w:tcPr>
          <w:p w14:paraId="39A0E5E9" w14:textId="77777777" w:rsidR="008933D9" w:rsidRDefault="008933D9" w:rsidP="0058130B">
            <w:pPr>
              <w:spacing w:line="264" w:lineRule="auto"/>
              <w:rPr>
                <w:rFonts w:cs="Tahoma"/>
                <w:szCs w:val="18"/>
              </w:rPr>
            </w:pPr>
            <w:r>
              <w:rPr>
                <w:rFonts w:cs="Tahoma"/>
                <w:szCs w:val="18"/>
              </w:rPr>
              <w:t>3</w:t>
            </w:r>
          </w:p>
        </w:tc>
        <w:tc>
          <w:tcPr>
            <w:tcW w:w="4212" w:type="dxa"/>
          </w:tcPr>
          <w:p w14:paraId="6CA0F5DB" w14:textId="77777777" w:rsidR="008933D9" w:rsidRDefault="008933D9" w:rsidP="0058130B">
            <w:pPr>
              <w:spacing w:line="264" w:lineRule="auto"/>
              <w:rPr>
                <w:rFonts w:cs="Tahoma"/>
                <w:szCs w:val="18"/>
              </w:rPr>
            </w:pPr>
          </w:p>
        </w:tc>
        <w:tc>
          <w:tcPr>
            <w:tcW w:w="4111" w:type="dxa"/>
          </w:tcPr>
          <w:p w14:paraId="7604C712" w14:textId="77777777" w:rsidR="008933D9" w:rsidRDefault="008933D9" w:rsidP="0058130B">
            <w:pPr>
              <w:spacing w:line="264" w:lineRule="auto"/>
              <w:rPr>
                <w:rFonts w:cs="Tahoma"/>
                <w:szCs w:val="18"/>
              </w:rPr>
            </w:pPr>
          </w:p>
        </w:tc>
      </w:tr>
      <w:tr w:rsidR="008933D9" w14:paraId="59C66970" w14:textId="77777777" w:rsidTr="008933D9">
        <w:tc>
          <w:tcPr>
            <w:tcW w:w="461" w:type="dxa"/>
          </w:tcPr>
          <w:p w14:paraId="6ACF57FB" w14:textId="77777777" w:rsidR="008933D9" w:rsidRDefault="008933D9" w:rsidP="0058130B">
            <w:pPr>
              <w:spacing w:line="264" w:lineRule="auto"/>
              <w:rPr>
                <w:rFonts w:cs="Tahoma"/>
                <w:szCs w:val="18"/>
              </w:rPr>
            </w:pPr>
            <w:r>
              <w:rPr>
                <w:rFonts w:cs="Tahoma"/>
                <w:szCs w:val="18"/>
              </w:rPr>
              <w:t>4</w:t>
            </w:r>
          </w:p>
        </w:tc>
        <w:tc>
          <w:tcPr>
            <w:tcW w:w="4212" w:type="dxa"/>
          </w:tcPr>
          <w:p w14:paraId="2F6F1B8A" w14:textId="77777777" w:rsidR="008933D9" w:rsidRDefault="008933D9" w:rsidP="0058130B">
            <w:pPr>
              <w:spacing w:line="264" w:lineRule="auto"/>
              <w:rPr>
                <w:rFonts w:cs="Tahoma"/>
                <w:szCs w:val="18"/>
              </w:rPr>
            </w:pPr>
          </w:p>
        </w:tc>
        <w:tc>
          <w:tcPr>
            <w:tcW w:w="4111" w:type="dxa"/>
          </w:tcPr>
          <w:p w14:paraId="54805193" w14:textId="77777777" w:rsidR="008933D9" w:rsidRDefault="008933D9" w:rsidP="0058130B">
            <w:pPr>
              <w:spacing w:line="264" w:lineRule="auto"/>
              <w:rPr>
                <w:rFonts w:cs="Tahoma"/>
                <w:szCs w:val="18"/>
              </w:rPr>
            </w:pPr>
          </w:p>
        </w:tc>
      </w:tr>
    </w:tbl>
    <w:p w14:paraId="2BC7E340" w14:textId="77777777" w:rsidR="008933D9" w:rsidRDefault="008933D9" w:rsidP="0058130B">
      <w:pPr>
        <w:spacing w:line="264" w:lineRule="auto"/>
        <w:rPr>
          <w:rFonts w:cs="Tahoma"/>
          <w:szCs w:val="18"/>
        </w:rPr>
      </w:pPr>
    </w:p>
    <w:p w14:paraId="2E65E7DE" w14:textId="77777777" w:rsidR="0058130B" w:rsidRDefault="0058130B" w:rsidP="0058130B">
      <w:pPr>
        <w:spacing w:line="264" w:lineRule="auto"/>
        <w:rPr>
          <w:rFonts w:cs="Tahoma"/>
          <w:szCs w:val="18"/>
        </w:rPr>
      </w:pPr>
    </w:p>
    <w:p w14:paraId="167CEC6B" w14:textId="77777777" w:rsidR="008933D9" w:rsidRDefault="008933D9" w:rsidP="008933D9">
      <w:pPr>
        <w:spacing w:line="264" w:lineRule="auto"/>
        <w:rPr>
          <w:rFonts w:cs="Tahoma"/>
          <w:szCs w:val="18"/>
        </w:rPr>
      </w:pPr>
      <w:r>
        <w:rPr>
          <w:rFonts w:cs="Tahoma"/>
          <w:szCs w:val="18"/>
        </w:rPr>
        <w:t>Izjavljamo, da bomo pri izvedb naročila sodelovali z naslednjimi partnerji kot podizvajalci</w:t>
      </w:r>
      <w:r>
        <w:rPr>
          <w:rStyle w:val="Sprotnaopomba-sklic"/>
          <w:rFonts w:cs="Tahoma"/>
          <w:szCs w:val="18"/>
        </w:rPr>
        <w:footnoteReference w:id="2"/>
      </w:r>
      <w:r>
        <w:rPr>
          <w:rFonts w:cs="Tahoma"/>
          <w:szCs w:val="18"/>
        </w:rPr>
        <w:t>:</w:t>
      </w:r>
    </w:p>
    <w:p w14:paraId="51868442" w14:textId="77777777" w:rsidR="008933D9" w:rsidRDefault="008933D9" w:rsidP="008933D9">
      <w:pPr>
        <w:spacing w:line="264" w:lineRule="auto"/>
        <w:rPr>
          <w:rFonts w:cs="Tahoma"/>
          <w:szCs w:val="18"/>
        </w:rPr>
      </w:pPr>
    </w:p>
    <w:tbl>
      <w:tblPr>
        <w:tblStyle w:val="Tabelamrea"/>
        <w:tblW w:w="8784" w:type="dxa"/>
        <w:tblLook w:val="04A0" w:firstRow="1" w:lastRow="0" w:firstColumn="1" w:lastColumn="0" w:noHBand="0" w:noVBand="1"/>
      </w:tblPr>
      <w:tblGrid>
        <w:gridCol w:w="472"/>
        <w:gridCol w:w="4206"/>
        <w:gridCol w:w="4106"/>
      </w:tblGrid>
      <w:tr w:rsidR="008933D9" w:rsidRPr="0082616B" w14:paraId="770E2206" w14:textId="77777777" w:rsidTr="00DF62C8">
        <w:tc>
          <w:tcPr>
            <w:tcW w:w="461" w:type="dxa"/>
          </w:tcPr>
          <w:p w14:paraId="308CCB71" w14:textId="77777777" w:rsidR="008933D9" w:rsidRPr="0082616B" w:rsidRDefault="008933D9" w:rsidP="00DF62C8">
            <w:pPr>
              <w:spacing w:line="264" w:lineRule="auto"/>
              <w:rPr>
                <w:rFonts w:cs="Tahoma"/>
                <w:b/>
                <w:szCs w:val="18"/>
              </w:rPr>
            </w:pPr>
            <w:r w:rsidRPr="0082616B">
              <w:rPr>
                <w:rFonts w:cs="Tahoma"/>
                <w:b/>
                <w:szCs w:val="18"/>
              </w:rPr>
              <w:t>Št.</w:t>
            </w:r>
          </w:p>
        </w:tc>
        <w:tc>
          <w:tcPr>
            <w:tcW w:w="4212" w:type="dxa"/>
          </w:tcPr>
          <w:p w14:paraId="2465845F" w14:textId="77777777" w:rsidR="008933D9" w:rsidRPr="0082616B" w:rsidRDefault="008933D9" w:rsidP="00DF62C8">
            <w:pPr>
              <w:spacing w:line="264" w:lineRule="auto"/>
              <w:rPr>
                <w:rFonts w:cs="Tahoma"/>
                <w:b/>
                <w:szCs w:val="18"/>
              </w:rPr>
            </w:pPr>
            <w:r w:rsidRPr="0082616B">
              <w:rPr>
                <w:rFonts w:cs="Tahoma"/>
                <w:b/>
                <w:szCs w:val="18"/>
              </w:rPr>
              <w:t>Naziv podizvajalca</w:t>
            </w:r>
          </w:p>
        </w:tc>
        <w:tc>
          <w:tcPr>
            <w:tcW w:w="4111" w:type="dxa"/>
          </w:tcPr>
          <w:p w14:paraId="6593ED94" w14:textId="77777777" w:rsidR="008933D9" w:rsidRPr="0082616B" w:rsidRDefault="008933D9" w:rsidP="00DF62C8">
            <w:pPr>
              <w:spacing w:line="264" w:lineRule="auto"/>
              <w:rPr>
                <w:rFonts w:cs="Tahoma"/>
                <w:b/>
                <w:szCs w:val="18"/>
              </w:rPr>
            </w:pPr>
            <w:r w:rsidRPr="0082616B">
              <w:rPr>
                <w:rFonts w:cs="Tahoma"/>
                <w:b/>
                <w:szCs w:val="18"/>
              </w:rPr>
              <w:t>Naslov podizvajalca</w:t>
            </w:r>
          </w:p>
        </w:tc>
      </w:tr>
      <w:tr w:rsidR="008933D9" w14:paraId="57149003" w14:textId="77777777" w:rsidTr="00DF62C8">
        <w:tc>
          <w:tcPr>
            <w:tcW w:w="461" w:type="dxa"/>
          </w:tcPr>
          <w:p w14:paraId="743C4985" w14:textId="77777777" w:rsidR="008933D9" w:rsidRDefault="008933D9" w:rsidP="00DF62C8">
            <w:pPr>
              <w:spacing w:line="264" w:lineRule="auto"/>
              <w:rPr>
                <w:rFonts w:cs="Tahoma"/>
                <w:szCs w:val="18"/>
              </w:rPr>
            </w:pPr>
            <w:r>
              <w:rPr>
                <w:rFonts w:cs="Tahoma"/>
                <w:szCs w:val="18"/>
              </w:rPr>
              <w:t>1</w:t>
            </w:r>
          </w:p>
        </w:tc>
        <w:tc>
          <w:tcPr>
            <w:tcW w:w="4212" w:type="dxa"/>
          </w:tcPr>
          <w:p w14:paraId="47DD7192" w14:textId="77777777" w:rsidR="008933D9" w:rsidRDefault="008933D9" w:rsidP="00DF62C8">
            <w:pPr>
              <w:spacing w:line="264" w:lineRule="auto"/>
              <w:rPr>
                <w:rFonts w:cs="Tahoma"/>
                <w:szCs w:val="18"/>
              </w:rPr>
            </w:pPr>
          </w:p>
        </w:tc>
        <w:tc>
          <w:tcPr>
            <w:tcW w:w="4111" w:type="dxa"/>
          </w:tcPr>
          <w:p w14:paraId="155ACA6E" w14:textId="77777777" w:rsidR="008933D9" w:rsidRDefault="008933D9" w:rsidP="00DF62C8">
            <w:pPr>
              <w:spacing w:line="264" w:lineRule="auto"/>
              <w:rPr>
                <w:rFonts w:cs="Tahoma"/>
                <w:szCs w:val="18"/>
              </w:rPr>
            </w:pPr>
          </w:p>
        </w:tc>
      </w:tr>
      <w:tr w:rsidR="008933D9" w14:paraId="66B31F1F" w14:textId="77777777" w:rsidTr="00DF62C8">
        <w:tc>
          <w:tcPr>
            <w:tcW w:w="461" w:type="dxa"/>
          </w:tcPr>
          <w:p w14:paraId="4AE5A9D1" w14:textId="77777777" w:rsidR="008933D9" w:rsidRDefault="008933D9" w:rsidP="00DF62C8">
            <w:pPr>
              <w:spacing w:line="264" w:lineRule="auto"/>
              <w:rPr>
                <w:rFonts w:cs="Tahoma"/>
                <w:szCs w:val="18"/>
              </w:rPr>
            </w:pPr>
            <w:r>
              <w:rPr>
                <w:rFonts w:cs="Tahoma"/>
                <w:szCs w:val="18"/>
              </w:rPr>
              <w:t>2</w:t>
            </w:r>
          </w:p>
        </w:tc>
        <w:tc>
          <w:tcPr>
            <w:tcW w:w="4212" w:type="dxa"/>
          </w:tcPr>
          <w:p w14:paraId="67B091E3" w14:textId="77777777" w:rsidR="008933D9" w:rsidRDefault="008933D9" w:rsidP="00DF62C8">
            <w:pPr>
              <w:spacing w:line="264" w:lineRule="auto"/>
              <w:rPr>
                <w:rFonts w:cs="Tahoma"/>
                <w:szCs w:val="18"/>
              </w:rPr>
            </w:pPr>
          </w:p>
        </w:tc>
        <w:tc>
          <w:tcPr>
            <w:tcW w:w="4111" w:type="dxa"/>
          </w:tcPr>
          <w:p w14:paraId="7BD99EEF" w14:textId="77777777" w:rsidR="008933D9" w:rsidRDefault="008933D9" w:rsidP="00DF62C8">
            <w:pPr>
              <w:spacing w:line="264" w:lineRule="auto"/>
              <w:rPr>
                <w:rFonts w:cs="Tahoma"/>
                <w:szCs w:val="18"/>
              </w:rPr>
            </w:pPr>
          </w:p>
        </w:tc>
      </w:tr>
      <w:tr w:rsidR="008933D9" w14:paraId="5DBBB934" w14:textId="77777777" w:rsidTr="00DF62C8">
        <w:tc>
          <w:tcPr>
            <w:tcW w:w="461" w:type="dxa"/>
          </w:tcPr>
          <w:p w14:paraId="00BDE279" w14:textId="77777777" w:rsidR="008933D9" w:rsidRDefault="008933D9" w:rsidP="00DF62C8">
            <w:pPr>
              <w:spacing w:line="264" w:lineRule="auto"/>
              <w:rPr>
                <w:rFonts w:cs="Tahoma"/>
                <w:szCs w:val="18"/>
              </w:rPr>
            </w:pPr>
            <w:r>
              <w:rPr>
                <w:rFonts w:cs="Tahoma"/>
                <w:szCs w:val="18"/>
              </w:rPr>
              <w:t>3</w:t>
            </w:r>
          </w:p>
        </w:tc>
        <w:tc>
          <w:tcPr>
            <w:tcW w:w="4212" w:type="dxa"/>
          </w:tcPr>
          <w:p w14:paraId="0FA5F940" w14:textId="77777777" w:rsidR="008933D9" w:rsidRDefault="008933D9" w:rsidP="00DF62C8">
            <w:pPr>
              <w:spacing w:line="264" w:lineRule="auto"/>
              <w:rPr>
                <w:rFonts w:cs="Tahoma"/>
                <w:szCs w:val="18"/>
              </w:rPr>
            </w:pPr>
          </w:p>
        </w:tc>
        <w:tc>
          <w:tcPr>
            <w:tcW w:w="4111" w:type="dxa"/>
          </w:tcPr>
          <w:p w14:paraId="6D57D60E" w14:textId="77777777" w:rsidR="008933D9" w:rsidRDefault="008933D9" w:rsidP="00DF62C8">
            <w:pPr>
              <w:spacing w:line="264" w:lineRule="auto"/>
              <w:rPr>
                <w:rFonts w:cs="Tahoma"/>
                <w:szCs w:val="18"/>
              </w:rPr>
            </w:pPr>
          </w:p>
        </w:tc>
      </w:tr>
      <w:tr w:rsidR="008933D9" w14:paraId="14F23991" w14:textId="77777777" w:rsidTr="00DF62C8">
        <w:tc>
          <w:tcPr>
            <w:tcW w:w="461" w:type="dxa"/>
          </w:tcPr>
          <w:p w14:paraId="05BCE785" w14:textId="77777777" w:rsidR="008933D9" w:rsidRDefault="008933D9" w:rsidP="00DF62C8">
            <w:pPr>
              <w:spacing w:line="264" w:lineRule="auto"/>
              <w:rPr>
                <w:rFonts w:cs="Tahoma"/>
                <w:szCs w:val="18"/>
              </w:rPr>
            </w:pPr>
            <w:r>
              <w:rPr>
                <w:rFonts w:cs="Tahoma"/>
                <w:szCs w:val="18"/>
              </w:rPr>
              <w:t>4</w:t>
            </w:r>
          </w:p>
        </w:tc>
        <w:tc>
          <w:tcPr>
            <w:tcW w:w="4212" w:type="dxa"/>
          </w:tcPr>
          <w:p w14:paraId="3B0A94CF" w14:textId="77777777" w:rsidR="008933D9" w:rsidRDefault="008933D9" w:rsidP="00DF62C8">
            <w:pPr>
              <w:spacing w:line="264" w:lineRule="auto"/>
              <w:rPr>
                <w:rFonts w:cs="Tahoma"/>
                <w:szCs w:val="18"/>
              </w:rPr>
            </w:pPr>
          </w:p>
        </w:tc>
        <w:tc>
          <w:tcPr>
            <w:tcW w:w="4111" w:type="dxa"/>
          </w:tcPr>
          <w:p w14:paraId="1FFBAB95" w14:textId="77777777" w:rsidR="008933D9" w:rsidRDefault="008933D9" w:rsidP="00DF62C8">
            <w:pPr>
              <w:spacing w:line="264" w:lineRule="auto"/>
              <w:rPr>
                <w:rFonts w:cs="Tahoma"/>
                <w:szCs w:val="18"/>
              </w:rPr>
            </w:pPr>
          </w:p>
        </w:tc>
      </w:tr>
    </w:tbl>
    <w:p w14:paraId="2B971943" w14:textId="77777777" w:rsidR="008933D9" w:rsidRDefault="008933D9" w:rsidP="0058130B">
      <w:pPr>
        <w:spacing w:line="264" w:lineRule="auto"/>
        <w:rPr>
          <w:rFonts w:cs="Tahoma"/>
          <w:szCs w:val="18"/>
        </w:rPr>
      </w:pPr>
    </w:p>
    <w:p w14:paraId="5EB0F1E9" w14:textId="77777777" w:rsidR="006F1931" w:rsidRDefault="006F1931" w:rsidP="0058130B">
      <w:pPr>
        <w:spacing w:line="264" w:lineRule="auto"/>
        <w:rPr>
          <w:rFonts w:cs="Tahoma"/>
          <w:szCs w:val="18"/>
        </w:rPr>
      </w:pPr>
    </w:p>
    <w:p w14:paraId="453D57ED" w14:textId="77777777" w:rsidR="006F1931" w:rsidRDefault="006F1931" w:rsidP="0058130B">
      <w:pPr>
        <w:spacing w:line="264" w:lineRule="auto"/>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6F1931" w:rsidRPr="00D64456" w14:paraId="1AB512AB" w14:textId="77777777" w:rsidTr="0030068D">
        <w:trPr>
          <w:trHeight w:val="680"/>
        </w:trPr>
        <w:tc>
          <w:tcPr>
            <w:tcW w:w="2926" w:type="dxa"/>
            <w:vAlign w:val="center"/>
          </w:tcPr>
          <w:p w14:paraId="5D630898" w14:textId="77777777" w:rsidR="006F1931" w:rsidRPr="00D64456" w:rsidRDefault="006F1931" w:rsidP="0030068D">
            <w:pPr>
              <w:spacing w:line="264" w:lineRule="auto"/>
              <w:rPr>
                <w:rFonts w:cs="Tahoma"/>
                <w:szCs w:val="18"/>
              </w:rPr>
            </w:pPr>
            <w:r w:rsidRPr="00D64456">
              <w:rPr>
                <w:rFonts w:cs="Tahoma"/>
                <w:szCs w:val="18"/>
              </w:rPr>
              <w:t>V:</w:t>
            </w:r>
          </w:p>
        </w:tc>
        <w:tc>
          <w:tcPr>
            <w:tcW w:w="2926" w:type="dxa"/>
            <w:vAlign w:val="center"/>
          </w:tcPr>
          <w:p w14:paraId="3B4DA5D5" w14:textId="77777777" w:rsidR="006F1931" w:rsidRPr="00D64456" w:rsidRDefault="006F1931" w:rsidP="0030068D">
            <w:pPr>
              <w:spacing w:line="264" w:lineRule="auto"/>
              <w:jc w:val="center"/>
              <w:rPr>
                <w:rFonts w:cs="Tahoma"/>
                <w:szCs w:val="18"/>
              </w:rPr>
            </w:pPr>
            <w:r w:rsidRPr="00D64456">
              <w:rPr>
                <w:rFonts w:cs="Tahoma"/>
                <w:szCs w:val="18"/>
              </w:rPr>
              <w:t>Žig:</w:t>
            </w:r>
          </w:p>
        </w:tc>
        <w:tc>
          <w:tcPr>
            <w:tcW w:w="2927" w:type="dxa"/>
            <w:vAlign w:val="center"/>
          </w:tcPr>
          <w:p w14:paraId="2CDFA476" w14:textId="77777777" w:rsidR="006F1931" w:rsidRPr="00D64456" w:rsidRDefault="006F1931" w:rsidP="0030068D">
            <w:pPr>
              <w:spacing w:line="264" w:lineRule="auto"/>
              <w:jc w:val="center"/>
              <w:rPr>
                <w:rFonts w:cs="Tahoma"/>
                <w:szCs w:val="18"/>
              </w:rPr>
            </w:pPr>
            <w:r w:rsidRPr="00D64456">
              <w:rPr>
                <w:rFonts w:cs="Tahoma"/>
                <w:szCs w:val="18"/>
              </w:rPr>
              <w:t>Podpis pooblaščene osebe:</w:t>
            </w:r>
          </w:p>
        </w:tc>
      </w:tr>
      <w:tr w:rsidR="006F1931" w:rsidRPr="00D64456" w14:paraId="3DACD606" w14:textId="77777777" w:rsidTr="0030068D">
        <w:trPr>
          <w:trHeight w:val="680"/>
        </w:trPr>
        <w:tc>
          <w:tcPr>
            <w:tcW w:w="2926" w:type="dxa"/>
            <w:vAlign w:val="center"/>
          </w:tcPr>
          <w:p w14:paraId="2F99EEC2" w14:textId="77777777" w:rsidR="006F1931" w:rsidRPr="00D64456" w:rsidRDefault="006F1931" w:rsidP="0030068D">
            <w:pPr>
              <w:spacing w:line="264" w:lineRule="auto"/>
              <w:rPr>
                <w:rFonts w:cs="Tahoma"/>
                <w:szCs w:val="18"/>
              </w:rPr>
            </w:pPr>
            <w:r w:rsidRPr="00D64456">
              <w:rPr>
                <w:rFonts w:cs="Tahoma"/>
                <w:szCs w:val="18"/>
              </w:rPr>
              <w:t>Dne:</w:t>
            </w:r>
          </w:p>
        </w:tc>
        <w:tc>
          <w:tcPr>
            <w:tcW w:w="2926" w:type="dxa"/>
            <w:vAlign w:val="center"/>
          </w:tcPr>
          <w:p w14:paraId="3F694AA3" w14:textId="77777777" w:rsidR="006F1931" w:rsidRPr="00D64456" w:rsidRDefault="006F1931" w:rsidP="0030068D">
            <w:pPr>
              <w:spacing w:line="264" w:lineRule="auto"/>
              <w:jc w:val="center"/>
              <w:rPr>
                <w:rFonts w:cs="Tahoma"/>
                <w:szCs w:val="18"/>
              </w:rPr>
            </w:pPr>
          </w:p>
        </w:tc>
        <w:tc>
          <w:tcPr>
            <w:tcW w:w="2927" w:type="dxa"/>
            <w:vAlign w:val="center"/>
          </w:tcPr>
          <w:p w14:paraId="456137F7" w14:textId="77777777" w:rsidR="006F1931" w:rsidRPr="00D64456" w:rsidRDefault="006F1931" w:rsidP="0030068D">
            <w:pPr>
              <w:spacing w:line="264" w:lineRule="auto"/>
              <w:jc w:val="center"/>
              <w:rPr>
                <w:rFonts w:cs="Tahoma"/>
                <w:szCs w:val="18"/>
              </w:rPr>
            </w:pPr>
          </w:p>
        </w:tc>
      </w:tr>
    </w:tbl>
    <w:p w14:paraId="2A9B6F1C" w14:textId="77777777" w:rsidR="007912D3" w:rsidRDefault="007912D3">
      <w:pPr>
        <w:jc w:val="left"/>
        <w:rPr>
          <w:rFonts w:cs="Tahoma"/>
          <w:szCs w:val="18"/>
        </w:rPr>
      </w:pPr>
      <w:r>
        <w:rPr>
          <w:rFonts w:cs="Tahoma"/>
          <w:szCs w:val="18"/>
        </w:rPr>
        <w:br w:type="page"/>
      </w:r>
    </w:p>
    <w:p w14:paraId="2802513A" w14:textId="77777777" w:rsidR="007912D3" w:rsidRPr="00F55E12" w:rsidRDefault="007912D3" w:rsidP="007912D3">
      <w:pPr>
        <w:pStyle w:val="Naslov2"/>
      </w:pPr>
      <w:bookmarkStart w:id="14" w:name="_Toc511620129"/>
      <w:bookmarkStart w:id="15" w:name="_Toc127122006"/>
      <w:r w:rsidRPr="00F55E12">
        <w:t>Obrazec št. 2 - Ponudba</w:t>
      </w:r>
      <w:r>
        <w:rPr>
          <w:rStyle w:val="Sprotnaopomba-sklic"/>
        </w:rPr>
        <w:footnoteReference w:id="3"/>
      </w:r>
      <w:bookmarkEnd w:id="14"/>
      <w:bookmarkEnd w:id="15"/>
    </w:p>
    <w:p w14:paraId="7BF2DF8E" w14:textId="77777777" w:rsidR="007912D3" w:rsidRDefault="007912D3" w:rsidP="007912D3">
      <w:pPr>
        <w:spacing w:line="264" w:lineRule="auto"/>
        <w:rPr>
          <w:rFonts w:cs="Tahoma"/>
          <w:szCs w:val="18"/>
        </w:rPr>
      </w:pPr>
    </w:p>
    <w:p w14:paraId="2F774159" w14:textId="77777777" w:rsidR="007912D3" w:rsidRDefault="007912D3" w:rsidP="007912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390"/>
      </w:tblGrid>
      <w:tr w:rsidR="007912D3" w:rsidRPr="00D64456" w14:paraId="612471E3" w14:textId="77777777" w:rsidTr="003755EE">
        <w:trPr>
          <w:trHeight w:val="442"/>
        </w:trPr>
        <w:tc>
          <w:tcPr>
            <w:tcW w:w="2122" w:type="dxa"/>
          </w:tcPr>
          <w:p w14:paraId="0D12C96E" w14:textId="77777777" w:rsidR="007912D3" w:rsidRPr="00D64456" w:rsidRDefault="007912D3" w:rsidP="003755EE">
            <w:r w:rsidRPr="00D64456">
              <w:t>Ponudnik:</w:t>
            </w:r>
          </w:p>
        </w:tc>
        <w:tc>
          <w:tcPr>
            <w:tcW w:w="4390" w:type="dxa"/>
          </w:tcPr>
          <w:p w14:paraId="24C62920" w14:textId="77777777" w:rsidR="007912D3" w:rsidRPr="00D64456" w:rsidRDefault="007912D3" w:rsidP="003755EE"/>
        </w:tc>
      </w:tr>
      <w:tr w:rsidR="007912D3" w:rsidRPr="00D64456" w14:paraId="572B49D2" w14:textId="77777777" w:rsidTr="003755EE">
        <w:trPr>
          <w:trHeight w:val="547"/>
        </w:trPr>
        <w:tc>
          <w:tcPr>
            <w:tcW w:w="2122" w:type="dxa"/>
          </w:tcPr>
          <w:p w14:paraId="4E31F352" w14:textId="77777777" w:rsidR="007912D3" w:rsidRPr="00D64456" w:rsidRDefault="007912D3" w:rsidP="003755EE">
            <w:r w:rsidRPr="00D64456">
              <w:t>Poslovni naslov:</w:t>
            </w:r>
          </w:p>
        </w:tc>
        <w:tc>
          <w:tcPr>
            <w:tcW w:w="4390" w:type="dxa"/>
          </w:tcPr>
          <w:p w14:paraId="6D50732B" w14:textId="77777777" w:rsidR="007912D3" w:rsidRPr="00D64456" w:rsidRDefault="007912D3" w:rsidP="003755EE"/>
          <w:p w14:paraId="425F256B" w14:textId="77777777" w:rsidR="007912D3" w:rsidRPr="00D64456" w:rsidRDefault="007912D3" w:rsidP="003755EE"/>
        </w:tc>
      </w:tr>
    </w:tbl>
    <w:p w14:paraId="32BBCFDC" w14:textId="77777777" w:rsidR="007912D3" w:rsidRDefault="007912D3" w:rsidP="007912D3"/>
    <w:p w14:paraId="6A220B34" w14:textId="77777777" w:rsidR="007912D3" w:rsidRDefault="007912D3" w:rsidP="007912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390"/>
      </w:tblGrid>
      <w:tr w:rsidR="007912D3" w:rsidRPr="00D64456" w14:paraId="28EB9CD9" w14:textId="77777777" w:rsidTr="003755EE">
        <w:trPr>
          <w:trHeight w:val="442"/>
        </w:trPr>
        <w:tc>
          <w:tcPr>
            <w:tcW w:w="2122" w:type="dxa"/>
          </w:tcPr>
          <w:p w14:paraId="3714B364" w14:textId="77777777" w:rsidR="007912D3" w:rsidRPr="00D64456" w:rsidRDefault="007912D3" w:rsidP="003755EE">
            <w:r w:rsidRPr="00D64456">
              <w:t>Naročnik:</w:t>
            </w:r>
          </w:p>
        </w:tc>
        <w:tc>
          <w:tcPr>
            <w:tcW w:w="4390" w:type="dxa"/>
          </w:tcPr>
          <w:p w14:paraId="3032D394" w14:textId="77777777" w:rsidR="007912D3" w:rsidRPr="00D64456" w:rsidRDefault="00A653D9" w:rsidP="003755EE">
            <w:r>
              <w:t>Kočevski les d.o.o.</w:t>
            </w:r>
          </w:p>
        </w:tc>
      </w:tr>
      <w:tr w:rsidR="007912D3" w:rsidRPr="00D64456" w14:paraId="61F6D5C9" w14:textId="77777777" w:rsidTr="003755EE">
        <w:trPr>
          <w:trHeight w:val="547"/>
        </w:trPr>
        <w:tc>
          <w:tcPr>
            <w:tcW w:w="2122" w:type="dxa"/>
          </w:tcPr>
          <w:p w14:paraId="71ED00A1" w14:textId="77777777" w:rsidR="007912D3" w:rsidRPr="00D64456" w:rsidRDefault="007912D3" w:rsidP="003755EE">
            <w:r w:rsidRPr="00D64456">
              <w:t>Poslovni naslov:</w:t>
            </w:r>
          </w:p>
        </w:tc>
        <w:tc>
          <w:tcPr>
            <w:tcW w:w="4390" w:type="dxa"/>
          </w:tcPr>
          <w:p w14:paraId="2C3E0B7D" w14:textId="77777777" w:rsidR="007912D3" w:rsidRPr="00D64456" w:rsidRDefault="00A653D9" w:rsidP="003755EE">
            <w:r>
              <w:t>Trata XIV 6a</w:t>
            </w:r>
            <w:r w:rsidR="007912D3" w:rsidRPr="00D64456">
              <w:t>, 1330 Kočevje</w:t>
            </w:r>
          </w:p>
          <w:p w14:paraId="634B7C92" w14:textId="77777777" w:rsidR="007912D3" w:rsidRPr="00D64456" w:rsidRDefault="007912D3" w:rsidP="003755EE"/>
        </w:tc>
      </w:tr>
    </w:tbl>
    <w:p w14:paraId="55747DAC" w14:textId="77777777" w:rsidR="007912D3" w:rsidRPr="00C25A8D" w:rsidRDefault="007912D3" w:rsidP="007912D3"/>
    <w:p w14:paraId="710620C6" w14:textId="77777777" w:rsidR="007912D3" w:rsidRPr="00C25A8D" w:rsidRDefault="007912D3" w:rsidP="007912D3"/>
    <w:p w14:paraId="13243E59" w14:textId="390467D3" w:rsidR="007912D3" w:rsidRDefault="007912D3" w:rsidP="007912D3">
      <w:pPr>
        <w:spacing w:line="264" w:lineRule="auto"/>
        <w:rPr>
          <w:rFonts w:cs="Tahoma"/>
          <w:szCs w:val="18"/>
        </w:rPr>
      </w:pPr>
      <w:r>
        <w:rPr>
          <w:rFonts w:cs="Tahoma"/>
          <w:szCs w:val="18"/>
        </w:rPr>
        <w:t xml:space="preserve">Na podlagi javnega razpisa za JAVNO NAROČILO </w:t>
      </w:r>
      <w:r w:rsidR="00633E90">
        <w:rPr>
          <w:rFonts w:cs="Tahoma"/>
          <w:szCs w:val="18"/>
        </w:rPr>
        <w:t xml:space="preserve">SEČNJA, SPRAVILO, ŽAGANJE IN TRANSPORT LESA NA OBMOČJU GOZDOV V LASTI OBČINE KOČEVJE </w:t>
      </w:r>
      <w:r w:rsidR="00155EFA">
        <w:rPr>
          <w:rFonts w:cs="Tahoma"/>
          <w:szCs w:val="18"/>
        </w:rPr>
        <w:t>2023-2025</w:t>
      </w:r>
      <w:r w:rsidRPr="00DB6E46">
        <w:rPr>
          <w:rFonts w:cs="Tahoma"/>
          <w:szCs w:val="18"/>
        </w:rPr>
        <w:t xml:space="preserve"> </w:t>
      </w:r>
      <w:r>
        <w:rPr>
          <w:rFonts w:cs="Tahoma"/>
          <w:szCs w:val="18"/>
        </w:rPr>
        <w:t>podajamo naslednjo ponudbo:</w:t>
      </w:r>
    </w:p>
    <w:p w14:paraId="70789DE4" w14:textId="77777777" w:rsidR="003059F2" w:rsidRDefault="003059F2" w:rsidP="007912D3">
      <w:pPr>
        <w:spacing w:line="264" w:lineRule="auto"/>
        <w:rPr>
          <w:rFonts w:cs="Tahoma"/>
          <w:szCs w:val="18"/>
        </w:rPr>
      </w:pPr>
    </w:p>
    <w:p w14:paraId="5E4E318E" w14:textId="77777777" w:rsidR="003059F2" w:rsidRDefault="003059F2" w:rsidP="007912D3">
      <w:pPr>
        <w:spacing w:line="264" w:lineRule="auto"/>
        <w:rPr>
          <w:rFonts w:cs="Tahoma"/>
          <w:szCs w:val="18"/>
        </w:rPr>
      </w:pPr>
      <w:r>
        <w:rPr>
          <w:rFonts w:cs="Tahoma"/>
          <w:szCs w:val="18"/>
        </w:rPr>
        <w:t>Prijavljamo se na</w:t>
      </w:r>
      <w:r>
        <w:rPr>
          <w:rStyle w:val="Sprotnaopomba-sklic"/>
          <w:rFonts w:cs="Tahoma"/>
          <w:szCs w:val="18"/>
        </w:rPr>
        <w:footnoteReference w:id="4"/>
      </w:r>
      <w:r>
        <w:rPr>
          <w:rFonts w:cs="Tahoma"/>
          <w:szCs w:val="18"/>
        </w:rPr>
        <w:t>:</w:t>
      </w:r>
    </w:p>
    <w:p w14:paraId="78D00CFE" w14:textId="77777777" w:rsidR="003059F2" w:rsidRDefault="003059F2" w:rsidP="007912D3">
      <w:pPr>
        <w:spacing w:line="264" w:lineRule="auto"/>
        <w:rPr>
          <w:rFonts w:cs="Tahoma"/>
          <w:szCs w:val="18"/>
        </w:rPr>
      </w:pPr>
    </w:p>
    <w:tbl>
      <w:tblPr>
        <w:tblStyle w:val="Tabelamrea"/>
        <w:tblW w:w="0" w:type="auto"/>
        <w:tblLook w:val="04A0" w:firstRow="1" w:lastRow="0" w:firstColumn="1" w:lastColumn="0" w:noHBand="0" w:noVBand="1"/>
      </w:tblPr>
      <w:tblGrid>
        <w:gridCol w:w="4389"/>
        <w:gridCol w:w="1135"/>
      </w:tblGrid>
      <w:tr w:rsidR="003059F2" w14:paraId="05FE9E34" w14:textId="77777777" w:rsidTr="003059F2">
        <w:tc>
          <w:tcPr>
            <w:tcW w:w="4389" w:type="dxa"/>
          </w:tcPr>
          <w:p w14:paraId="608F6881" w14:textId="77777777" w:rsidR="003059F2" w:rsidRPr="003059F2" w:rsidRDefault="003059F2" w:rsidP="003059F2">
            <w:r>
              <w:t xml:space="preserve">Sklop 1: Sečnja, izdelava in spravilo gozdno lesnih sortimentov </w:t>
            </w:r>
          </w:p>
        </w:tc>
        <w:tc>
          <w:tcPr>
            <w:tcW w:w="1135" w:type="dxa"/>
          </w:tcPr>
          <w:p w14:paraId="78A8FCFE" w14:textId="77777777" w:rsidR="003059F2" w:rsidRDefault="003059F2" w:rsidP="007912D3">
            <w:pPr>
              <w:spacing w:line="264" w:lineRule="auto"/>
              <w:rPr>
                <w:rFonts w:cs="Tahoma"/>
                <w:szCs w:val="18"/>
              </w:rPr>
            </w:pPr>
          </w:p>
        </w:tc>
      </w:tr>
      <w:tr w:rsidR="003059F2" w14:paraId="51731E31" w14:textId="77777777" w:rsidTr="003059F2">
        <w:tc>
          <w:tcPr>
            <w:tcW w:w="4389" w:type="dxa"/>
          </w:tcPr>
          <w:p w14:paraId="1407E32C" w14:textId="77777777" w:rsidR="003059F2" w:rsidRDefault="003059F2" w:rsidP="003059F2">
            <w:r>
              <w:t>Sklop 2: Razžagovanje listavcev</w:t>
            </w:r>
          </w:p>
          <w:p w14:paraId="0DA2BDE5" w14:textId="77777777" w:rsidR="003059F2" w:rsidRDefault="003059F2" w:rsidP="007912D3">
            <w:pPr>
              <w:spacing w:line="264" w:lineRule="auto"/>
              <w:rPr>
                <w:rFonts w:cs="Tahoma"/>
                <w:szCs w:val="18"/>
              </w:rPr>
            </w:pPr>
          </w:p>
        </w:tc>
        <w:tc>
          <w:tcPr>
            <w:tcW w:w="1135" w:type="dxa"/>
          </w:tcPr>
          <w:p w14:paraId="375BA26E" w14:textId="77777777" w:rsidR="003059F2" w:rsidRDefault="003059F2" w:rsidP="007912D3">
            <w:pPr>
              <w:spacing w:line="264" w:lineRule="auto"/>
              <w:rPr>
                <w:rFonts w:cs="Tahoma"/>
                <w:szCs w:val="18"/>
              </w:rPr>
            </w:pPr>
          </w:p>
        </w:tc>
      </w:tr>
      <w:tr w:rsidR="003059F2" w14:paraId="7A141C58" w14:textId="77777777" w:rsidTr="003059F2">
        <w:tc>
          <w:tcPr>
            <w:tcW w:w="4389" w:type="dxa"/>
          </w:tcPr>
          <w:p w14:paraId="485A1B89" w14:textId="77777777" w:rsidR="003059F2" w:rsidRDefault="003059F2" w:rsidP="003059F2">
            <w:r>
              <w:t xml:space="preserve">Sklop 3: Razžagovanje iglavcev </w:t>
            </w:r>
          </w:p>
          <w:p w14:paraId="43DF3986" w14:textId="77777777" w:rsidR="003059F2" w:rsidRDefault="003059F2" w:rsidP="007912D3">
            <w:pPr>
              <w:spacing w:line="264" w:lineRule="auto"/>
              <w:rPr>
                <w:rFonts w:cs="Tahoma"/>
                <w:szCs w:val="18"/>
              </w:rPr>
            </w:pPr>
          </w:p>
        </w:tc>
        <w:tc>
          <w:tcPr>
            <w:tcW w:w="1135" w:type="dxa"/>
          </w:tcPr>
          <w:p w14:paraId="65AEB2F4" w14:textId="77777777" w:rsidR="003059F2" w:rsidRDefault="003059F2" w:rsidP="007912D3">
            <w:pPr>
              <w:spacing w:line="264" w:lineRule="auto"/>
              <w:rPr>
                <w:rFonts w:cs="Tahoma"/>
                <w:szCs w:val="18"/>
              </w:rPr>
            </w:pPr>
          </w:p>
        </w:tc>
      </w:tr>
      <w:tr w:rsidR="003059F2" w14:paraId="5A1823B2" w14:textId="77777777" w:rsidTr="003059F2">
        <w:tc>
          <w:tcPr>
            <w:tcW w:w="4389" w:type="dxa"/>
          </w:tcPr>
          <w:p w14:paraId="709056C6" w14:textId="77777777" w:rsidR="003059F2" w:rsidRDefault="003059F2" w:rsidP="003059F2">
            <w:r>
              <w:t>Sklop 4: Transport lesa iz gozdne ceste</w:t>
            </w:r>
          </w:p>
          <w:p w14:paraId="6C5DDF0A" w14:textId="77777777" w:rsidR="003059F2" w:rsidRDefault="003059F2" w:rsidP="007912D3">
            <w:pPr>
              <w:spacing w:line="264" w:lineRule="auto"/>
              <w:rPr>
                <w:rFonts w:cs="Tahoma"/>
                <w:szCs w:val="18"/>
              </w:rPr>
            </w:pPr>
          </w:p>
        </w:tc>
        <w:tc>
          <w:tcPr>
            <w:tcW w:w="1135" w:type="dxa"/>
          </w:tcPr>
          <w:p w14:paraId="68427F3D" w14:textId="77777777" w:rsidR="003059F2" w:rsidRDefault="003059F2" w:rsidP="007912D3">
            <w:pPr>
              <w:spacing w:line="264" w:lineRule="auto"/>
              <w:rPr>
                <w:rFonts w:cs="Tahoma"/>
                <w:szCs w:val="18"/>
              </w:rPr>
            </w:pPr>
          </w:p>
        </w:tc>
      </w:tr>
      <w:tr w:rsidR="003059F2" w14:paraId="71EF68DA" w14:textId="77777777" w:rsidTr="003059F2">
        <w:tc>
          <w:tcPr>
            <w:tcW w:w="4389" w:type="dxa"/>
          </w:tcPr>
          <w:p w14:paraId="6B1E4A04" w14:textId="77777777" w:rsidR="003059F2" w:rsidRDefault="003059F2" w:rsidP="007912D3">
            <w:pPr>
              <w:spacing w:line="264" w:lineRule="auto"/>
            </w:pPr>
            <w:r>
              <w:t>Sklop 5: Transport lesa iz skladišča</w:t>
            </w:r>
          </w:p>
          <w:p w14:paraId="040A59F1" w14:textId="77777777" w:rsidR="003059F2" w:rsidRDefault="003059F2" w:rsidP="007912D3">
            <w:pPr>
              <w:spacing w:line="264" w:lineRule="auto"/>
              <w:rPr>
                <w:rFonts w:cs="Tahoma"/>
                <w:szCs w:val="18"/>
              </w:rPr>
            </w:pPr>
          </w:p>
        </w:tc>
        <w:tc>
          <w:tcPr>
            <w:tcW w:w="1135" w:type="dxa"/>
          </w:tcPr>
          <w:p w14:paraId="1C2927FA" w14:textId="77777777" w:rsidR="003059F2" w:rsidRDefault="003059F2" w:rsidP="007912D3">
            <w:pPr>
              <w:spacing w:line="264" w:lineRule="auto"/>
              <w:rPr>
                <w:rFonts w:cs="Tahoma"/>
                <w:szCs w:val="18"/>
              </w:rPr>
            </w:pPr>
          </w:p>
        </w:tc>
      </w:tr>
    </w:tbl>
    <w:p w14:paraId="08965488" w14:textId="77777777" w:rsidR="007912D3" w:rsidRDefault="007912D3" w:rsidP="007912D3">
      <w:pPr>
        <w:spacing w:line="264" w:lineRule="auto"/>
        <w:rPr>
          <w:rFonts w:cs="Tahoma"/>
          <w:szCs w:val="18"/>
        </w:rPr>
      </w:pPr>
    </w:p>
    <w:p w14:paraId="0A359716" w14:textId="77777777" w:rsidR="007912D3" w:rsidRDefault="007912D3" w:rsidP="007912D3">
      <w:pPr>
        <w:spacing w:line="264" w:lineRule="auto"/>
        <w:rPr>
          <w:rFonts w:cs="Tahoma"/>
          <w:b/>
          <w:szCs w:val="18"/>
        </w:rPr>
      </w:pPr>
      <w:r w:rsidRPr="00FB4763">
        <w:rPr>
          <w:rFonts w:cs="Tahoma"/>
          <w:b/>
          <w:szCs w:val="18"/>
        </w:rPr>
        <w:t>Delo smo pripravljeni opraviti za</w:t>
      </w:r>
      <w:r w:rsidRPr="00FB4763">
        <w:rPr>
          <w:rStyle w:val="Sprotnaopomba-sklic"/>
          <w:rFonts w:cs="Tahoma"/>
          <w:b/>
          <w:szCs w:val="18"/>
        </w:rPr>
        <w:footnoteReference w:id="5"/>
      </w:r>
      <w:r w:rsidRPr="00FB4763">
        <w:rPr>
          <w:rFonts w:cs="Tahoma"/>
          <w:b/>
          <w:szCs w:val="18"/>
        </w:rPr>
        <w:t>:</w:t>
      </w:r>
    </w:p>
    <w:p w14:paraId="44F1EAE1" w14:textId="77777777" w:rsidR="00FB4763" w:rsidRDefault="00FB4763" w:rsidP="007912D3">
      <w:pPr>
        <w:spacing w:line="264" w:lineRule="auto"/>
        <w:rPr>
          <w:rFonts w:cs="Tahoma"/>
          <w:b/>
          <w:szCs w:val="18"/>
        </w:rPr>
      </w:pPr>
    </w:p>
    <w:p w14:paraId="0FCC82F2" w14:textId="77777777" w:rsidR="003059F2" w:rsidRDefault="003059F2" w:rsidP="007912D3">
      <w:pPr>
        <w:spacing w:line="264" w:lineRule="auto"/>
        <w:rPr>
          <w:rFonts w:cs="Tahoma"/>
          <w:b/>
          <w:szCs w:val="18"/>
        </w:rPr>
      </w:pPr>
      <w:r>
        <w:rPr>
          <w:rFonts w:cs="Tahoma"/>
          <w:b/>
          <w:szCs w:val="18"/>
        </w:rPr>
        <w:t>Sklop 1:</w:t>
      </w:r>
    </w:p>
    <w:p w14:paraId="33C84326" w14:textId="77777777" w:rsidR="003059F2" w:rsidRDefault="003059F2" w:rsidP="007912D3">
      <w:pPr>
        <w:spacing w:line="264" w:lineRule="auto"/>
        <w:rPr>
          <w:rFonts w:cs="Tahoma"/>
          <w:b/>
          <w:szCs w:val="18"/>
        </w:rPr>
      </w:pPr>
    </w:p>
    <w:tbl>
      <w:tblPr>
        <w:tblStyle w:val="Tabelamrea"/>
        <w:tblW w:w="0" w:type="auto"/>
        <w:tblLook w:val="04A0" w:firstRow="1" w:lastRow="0" w:firstColumn="1" w:lastColumn="0" w:noHBand="0" w:noVBand="1"/>
      </w:tblPr>
      <w:tblGrid>
        <w:gridCol w:w="5209"/>
        <w:gridCol w:w="3570"/>
      </w:tblGrid>
      <w:tr w:rsidR="003059F2" w:rsidRPr="00865352" w14:paraId="32BE929C" w14:textId="77777777" w:rsidTr="00E3380B">
        <w:tc>
          <w:tcPr>
            <w:tcW w:w="5382" w:type="dxa"/>
          </w:tcPr>
          <w:p w14:paraId="24C4DC5A" w14:textId="77777777" w:rsidR="003059F2" w:rsidRPr="003059F2" w:rsidRDefault="003059F2" w:rsidP="00E3380B">
            <w:pPr>
              <w:rPr>
                <w:b/>
                <w:szCs w:val="24"/>
              </w:rPr>
            </w:pPr>
            <w:r w:rsidRPr="003059F2">
              <w:rPr>
                <w:b/>
                <w:szCs w:val="24"/>
              </w:rPr>
              <w:t>Storitev</w:t>
            </w:r>
          </w:p>
        </w:tc>
        <w:tc>
          <w:tcPr>
            <w:tcW w:w="3680" w:type="dxa"/>
          </w:tcPr>
          <w:p w14:paraId="2F46307A" w14:textId="77777777" w:rsidR="003059F2" w:rsidRPr="003059F2" w:rsidRDefault="003059F2" w:rsidP="00E3380B">
            <w:pPr>
              <w:rPr>
                <w:b/>
                <w:szCs w:val="24"/>
              </w:rPr>
            </w:pPr>
            <w:r w:rsidRPr="003059F2">
              <w:rPr>
                <w:b/>
                <w:szCs w:val="24"/>
              </w:rPr>
              <w:t>Ponudbena cena brez DDV v EUR</w:t>
            </w:r>
            <w:r w:rsidR="00A92D69">
              <w:rPr>
                <w:rStyle w:val="Sprotnaopomba-sklic"/>
                <w:b/>
                <w:szCs w:val="24"/>
              </w:rPr>
              <w:footnoteReference w:id="6"/>
            </w:r>
          </w:p>
        </w:tc>
      </w:tr>
      <w:tr w:rsidR="003059F2" w:rsidRPr="00865352" w14:paraId="2DAAFF9E" w14:textId="77777777" w:rsidTr="00E3380B">
        <w:tc>
          <w:tcPr>
            <w:tcW w:w="5382" w:type="dxa"/>
          </w:tcPr>
          <w:p w14:paraId="540B3FCA" w14:textId="77777777" w:rsidR="003059F2" w:rsidRPr="003059F2" w:rsidRDefault="003059F2" w:rsidP="00E3380B">
            <w:pPr>
              <w:rPr>
                <w:szCs w:val="24"/>
              </w:rPr>
            </w:pPr>
            <w:r w:rsidRPr="003059F2">
              <w:rPr>
                <w:b/>
                <w:szCs w:val="24"/>
              </w:rPr>
              <w:t>C1</w:t>
            </w:r>
            <w:r w:rsidRPr="003059F2">
              <w:rPr>
                <w:szCs w:val="24"/>
              </w:rPr>
              <w:t xml:space="preserve"> – klasična sečnja in spravilo lesa, kategorija I. (cena za m³ posekanega in spravljenega lesa)</w:t>
            </w:r>
          </w:p>
        </w:tc>
        <w:tc>
          <w:tcPr>
            <w:tcW w:w="3680" w:type="dxa"/>
          </w:tcPr>
          <w:p w14:paraId="4E9B0F69" w14:textId="77777777" w:rsidR="003059F2" w:rsidRPr="003059F2" w:rsidRDefault="003059F2" w:rsidP="00E3380B">
            <w:pPr>
              <w:rPr>
                <w:szCs w:val="24"/>
              </w:rPr>
            </w:pPr>
          </w:p>
        </w:tc>
      </w:tr>
      <w:tr w:rsidR="003059F2" w:rsidRPr="00865352" w14:paraId="74FA1F2C" w14:textId="77777777" w:rsidTr="00E3380B">
        <w:tc>
          <w:tcPr>
            <w:tcW w:w="5382" w:type="dxa"/>
          </w:tcPr>
          <w:p w14:paraId="141D2D63" w14:textId="77777777" w:rsidR="003059F2" w:rsidRPr="003059F2" w:rsidRDefault="003059F2" w:rsidP="00E3380B">
            <w:pPr>
              <w:rPr>
                <w:szCs w:val="24"/>
              </w:rPr>
            </w:pPr>
            <w:r w:rsidRPr="003059F2">
              <w:rPr>
                <w:b/>
                <w:szCs w:val="24"/>
              </w:rPr>
              <w:t>C2</w:t>
            </w:r>
            <w:r w:rsidRPr="003059F2">
              <w:rPr>
                <w:szCs w:val="24"/>
              </w:rPr>
              <w:t xml:space="preserve"> – klasična sečnja in spravilo lesa, kategorija II. (cena za m³ posekanega in spravljenega lesa)</w:t>
            </w:r>
          </w:p>
        </w:tc>
        <w:tc>
          <w:tcPr>
            <w:tcW w:w="3680" w:type="dxa"/>
          </w:tcPr>
          <w:p w14:paraId="3E62F267" w14:textId="77777777" w:rsidR="003059F2" w:rsidRPr="003059F2" w:rsidRDefault="003059F2" w:rsidP="00E3380B">
            <w:pPr>
              <w:rPr>
                <w:szCs w:val="24"/>
              </w:rPr>
            </w:pPr>
          </w:p>
        </w:tc>
      </w:tr>
      <w:tr w:rsidR="003059F2" w:rsidRPr="00865352" w14:paraId="7AA39549" w14:textId="77777777" w:rsidTr="00E3380B">
        <w:tc>
          <w:tcPr>
            <w:tcW w:w="5382" w:type="dxa"/>
          </w:tcPr>
          <w:p w14:paraId="3A8ADF4F" w14:textId="77777777" w:rsidR="003059F2" w:rsidRPr="003059F2" w:rsidRDefault="003059F2" w:rsidP="00E3380B">
            <w:pPr>
              <w:rPr>
                <w:szCs w:val="24"/>
              </w:rPr>
            </w:pPr>
            <w:r w:rsidRPr="003059F2">
              <w:rPr>
                <w:b/>
                <w:szCs w:val="24"/>
              </w:rPr>
              <w:t>C3</w:t>
            </w:r>
            <w:r w:rsidRPr="003059F2">
              <w:rPr>
                <w:szCs w:val="24"/>
              </w:rPr>
              <w:t xml:space="preserve"> – klasična sečnja in spravilo lesa, kategorija III. (cena za m³ posekanega in spravljenega lesa)</w:t>
            </w:r>
          </w:p>
        </w:tc>
        <w:tc>
          <w:tcPr>
            <w:tcW w:w="3680" w:type="dxa"/>
          </w:tcPr>
          <w:p w14:paraId="7CA5AB25" w14:textId="77777777" w:rsidR="003059F2" w:rsidRPr="003059F2" w:rsidRDefault="003059F2" w:rsidP="00E3380B">
            <w:pPr>
              <w:rPr>
                <w:szCs w:val="24"/>
              </w:rPr>
            </w:pPr>
          </w:p>
        </w:tc>
      </w:tr>
      <w:tr w:rsidR="003059F2" w:rsidRPr="00865352" w14:paraId="2B49E2C3" w14:textId="77777777" w:rsidTr="00E3380B">
        <w:tc>
          <w:tcPr>
            <w:tcW w:w="5382" w:type="dxa"/>
          </w:tcPr>
          <w:p w14:paraId="70A3129E" w14:textId="77777777" w:rsidR="003059F2" w:rsidRPr="003059F2" w:rsidRDefault="003059F2" w:rsidP="00E3380B">
            <w:pPr>
              <w:rPr>
                <w:szCs w:val="24"/>
              </w:rPr>
            </w:pPr>
            <w:r w:rsidRPr="003059F2">
              <w:rPr>
                <w:b/>
                <w:szCs w:val="24"/>
              </w:rPr>
              <w:t xml:space="preserve">C4 – </w:t>
            </w:r>
            <w:r w:rsidRPr="003059F2">
              <w:rPr>
                <w:szCs w:val="24"/>
              </w:rPr>
              <w:t>strojna sečnja in spravilo lesa, kategorija I. (cena za m³ posekanega in spravljenega lesa)</w:t>
            </w:r>
          </w:p>
        </w:tc>
        <w:tc>
          <w:tcPr>
            <w:tcW w:w="3680" w:type="dxa"/>
          </w:tcPr>
          <w:p w14:paraId="3B0E3667" w14:textId="77777777" w:rsidR="003059F2" w:rsidRPr="003059F2" w:rsidRDefault="003059F2" w:rsidP="00E3380B">
            <w:pPr>
              <w:rPr>
                <w:szCs w:val="24"/>
              </w:rPr>
            </w:pPr>
          </w:p>
        </w:tc>
      </w:tr>
      <w:tr w:rsidR="003059F2" w:rsidRPr="00865352" w14:paraId="58CD83B9" w14:textId="77777777" w:rsidTr="00E3380B">
        <w:tc>
          <w:tcPr>
            <w:tcW w:w="5382" w:type="dxa"/>
          </w:tcPr>
          <w:p w14:paraId="4C8D2868" w14:textId="77777777" w:rsidR="003059F2" w:rsidRPr="003059F2" w:rsidRDefault="003059F2" w:rsidP="00E3380B">
            <w:pPr>
              <w:rPr>
                <w:szCs w:val="24"/>
              </w:rPr>
            </w:pPr>
            <w:r w:rsidRPr="003059F2">
              <w:rPr>
                <w:b/>
                <w:szCs w:val="24"/>
              </w:rPr>
              <w:t>C5</w:t>
            </w:r>
            <w:r w:rsidRPr="003059F2">
              <w:rPr>
                <w:szCs w:val="24"/>
              </w:rPr>
              <w:t xml:space="preserve"> – strojna sečnja in spravilo lesa, kategorija II. (cena za m³ posekanega in spravljenega lesa)</w:t>
            </w:r>
          </w:p>
        </w:tc>
        <w:tc>
          <w:tcPr>
            <w:tcW w:w="3680" w:type="dxa"/>
          </w:tcPr>
          <w:p w14:paraId="5E540841" w14:textId="77777777" w:rsidR="003059F2" w:rsidRPr="003059F2" w:rsidRDefault="003059F2" w:rsidP="00E3380B">
            <w:pPr>
              <w:rPr>
                <w:szCs w:val="24"/>
              </w:rPr>
            </w:pPr>
          </w:p>
        </w:tc>
      </w:tr>
      <w:tr w:rsidR="003059F2" w:rsidRPr="00865352" w14:paraId="565D346C" w14:textId="77777777" w:rsidTr="00E3380B">
        <w:tc>
          <w:tcPr>
            <w:tcW w:w="5382" w:type="dxa"/>
          </w:tcPr>
          <w:p w14:paraId="5F432F70" w14:textId="77777777" w:rsidR="003059F2" w:rsidRPr="003059F2" w:rsidRDefault="003059F2" w:rsidP="004B1A5E">
            <w:pPr>
              <w:rPr>
                <w:szCs w:val="24"/>
              </w:rPr>
            </w:pPr>
            <w:r w:rsidRPr="003059F2">
              <w:rPr>
                <w:b/>
                <w:szCs w:val="24"/>
              </w:rPr>
              <w:t>C6</w:t>
            </w:r>
            <w:r w:rsidRPr="003059F2">
              <w:rPr>
                <w:szCs w:val="24"/>
              </w:rPr>
              <w:t xml:space="preserve"> – cena za uro dela</w:t>
            </w:r>
            <w:r w:rsidR="000D79BC">
              <w:rPr>
                <w:szCs w:val="24"/>
              </w:rPr>
              <w:t xml:space="preserve"> sekača</w:t>
            </w:r>
            <w:r w:rsidRPr="003059F2">
              <w:rPr>
                <w:szCs w:val="24"/>
              </w:rPr>
              <w:t xml:space="preserve"> z</w:t>
            </w:r>
            <w:r w:rsidR="004B1A5E">
              <w:rPr>
                <w:szCs w:val="24"/>
              </w:rPr>
              <w:t xml:space="preserve"> motorno žago</w:t>
            </w:r>
          </w:p>
        </w:tc>
        <w:tc>
          <w:tcPr>
            <w:tcW w:w="3680" w:type="dxa"/>
          </w:tcPr>
          <w:p w14:paraId="2F7FD6B9" w14:textId="77777777" w:rsidR="003059F2" w:rsidRPr="003059F2" w:rsidRDefault="003059F2" w:rsidP="00E3380B">
            <w:pPr>
              <w:rPr>
                <w:szCs w:val="24"/>
              </w:rPr>
            </w:pPr>
          </w:p>
        </w:tc>
      </w:tr>
      <w:tr w:rsidR="004B1A5E" w:rsidRPr="00865352" w14:paraId="5E558360" w14:textId="77777777" w:rsidTr="00E3380B">
        <w:tc>
          <w:tcPr>
            <w:tcW w:w="5382" w:type="dxa"/>
          </w:tcPr>
          <w:p w14:paraId="50B0FC6F" w14:textId="77777777" w:rsidR="004B1A5E" w:rsidRPr="003059F2" w:rsidRDefault="004B1A5E" w:rsidP="004B1A5E">
            <w:pPr>
              <w:rPr>
                <w:b/>
                <w:szCs w:val="24"/>
              </w:rPr>
            </w:pPr>
            <w:r w:rsidRPr="003059F2">
              <w:rPr>
                <w:b/>
                <w:szCs w:val="24"/>
              </w:rPr>
              <w:t>C</w:t>
            </w:r>
            <w:r>
              <w:rPr>
                <w:b/>
                <w:szCs w:val="24"/>
              </w:rPr>
              <w:t>7</w:t>
            </w:r>
            <w:r w:rsidRPr="003059F2">
              <w:rPr>
                <w:szCs w:val="24"/>
              </w:rPr>
              <w:t xml:space="preserve"> – cena za uro dela </w:t>
            </w:r>
            <w:r>
              <w:rPr>
                <w:szCs w:val="24"/>
              </w:rPr>
              <w:t xml:space="preserve">gozdarski </w:t>
            </w:r>
            <w:proofErr w:type="spellStart"/>
            <w:r>
              <w:rPr>
                <w:szCs w:val="24"/>
              </w:rPr>
              <w:t>traktor+traktorist</w:t>
            </w:r>
            <w:proofErr w:type="spellEnd"/>
          </w:p>
        </w:tc>
        <w:tc>
          <w:tcPr>
            <w:tcW w:w="3680" w:type="dxa"/>
          </w:tcPr>
          <w:p w14:paraId="30D10910" w14:textId="77777777" w:rsidR="004B1A5E" w:rsidRPr="003059F2" w:rsidRDefault="004B1A5E" w:rsidP="00E3380B">
            <w:pPr>
              <w:rPr>
                <w:szCs w:val="24"/>
              </w:rPr>
            </w:pPr>
          </w:p>
        </w:tc>
      </w:tr>
    </w:tbl>
    <w:p w14:paraId="119DEE8B" w14:textId="77777777" w:rsidR="003059F2" w:rsidRPr="003059F2" w:rsidRDefault="003059F2" w:rsidP="007912D3">
      <w:pPr>
        <w:spacing w:line="264" w:lineRule="auto"/>
        <w:rPr>
          <w:b/>
          <w:sz w:val="16"/>
          <w:szCs w:val="18"/>
        </w:rPr>
      </w:pPr>
    </w:p>
    <w:p w14:paraId="72D4F6DA" w14:textId="77777777" w:rsidR="003059F2" w:rsidRPr="003059F2" w:rsidRDefault="003059F2" w:rsidP="003059F2">
      <w:pPr>
        <w:rPr>
          <w:szCs w:val="24"/>
        </w:rPr>
      </w:pPr>
      <w:r w:rsidRPr="003059F2">
        <w:rPr>
          <w:szCs w:val="24"/>
        </w:rPr>
        <w:t>Ponudnik se zavezuje, da bo z naročnikom podpisal Sporazum o sodelovanju v gozdno lesno predelovalni verigi na Kočevskem</w:t>
      </w:r>
      <w:r w:rsidRPr="003059F2">
        <w:rPr>
          <w:szCs w:val="24"/>
        </w:rPr>
        <w:tab/>
      </w:r>
      <w:r w:rsidRPr="003059F2">
        <w:rPr>
          <w:szCs w:val="24"/>
        </w:rPr>
        <w:tab/>
      </w:r>
      <w:r w:rsidRPr="003059F2">
        <w:rPr>
          <w:b/>
          <w:szCs w:val="24"/>
        </w:rPr>
        <w:t>DA</w:t>
      </w:r>
      <w:r w:rsidRPr="003059F2">
        <w:rPr>
          <w:b/>
          <w:szCs w:val="24"/>
        </w:rPr>
        <w:tab/>
      </w:r>
      <w:r w:rsidRPr="003059F2">
        <w:rPr>
          <w:b/>
          <w:szCs w:val="24"/>
        </w:rPr>
        <w:tab/>
        <w:t xml:space="preserve">NE </w:t>
      </w:r>
      <w:r w:rsidRPr="003059F2">
        <w:rPr>
          <w:b/>
          <w:szCs w:val="24"/>
        </w:rPr>
        <w:tab/>
      </w:r>
      <w:r w:rsidRPr="003059F2">
        <w:rPr>
          <w:szCs w:val="24"/>
        </w:rPr>
        <w:t>(ustrezno obkroži)</w:t>
      </w:r>
    </w:p>
    <w:p w14:paraId="6F0EF76A" w14:textId="77777777" w:rsidR="003059F2" w:rsidRPr="00FB4763" w:rsidRDefault="003059F2" w:rsidP="007912D3">
      <w:pPr>
        <w:spacing w:line="264" w:lineRule="auto"/>
        <w:rPr>
          <w:rFonts w:cs="Tahoma"/>
          <w:b/>
          <w:szCs w:val="18"/>
        </w:rPr>
      </w:pPr>
    </w:p>
    <w:p w14:paraId="2C367ED7" w14:textId="77777777" w:rsidR="007912D3" w:rsidRDefault="003059F2" w:rsidP="007912D3">
      <w:pPr>
        <w:spacing w:line="264" w:lineRule="auto"/>
        <w:rPr>
          <w:rFonts w:cs="Tahoma"/>
          <w:b/>
          <w:szCs w:val="18"/>
        </w:rPr>
      </w:pPr>
      <w:r>
        <w:rPr>
          <w:rFonts w:cs="Tahoma"/>
          <w:b/>
          <w:szCs w:val="18"/>
        </w:rPr>
        <w:t>Sklop 2</w:t>
      </w:r>
    </w:p>
    <w:p w14:paraId="41ACD625" w14:textId="77777777" w:rsidR="004422CD" w:rsidRDefault="004422CD" w:rsidP="007912D3">
      <w:pPr>
        <w:spacing w:line="264" w:lineRule="auto"/>
        <w:rPr>
          <w:rFonts w:cs="Tahoma"/>
          <w:b/>
          <w:szCs w:val="18"/>
        </w:rPr>
      </w:pPr>
    </w:p>
    <w:tbl>
      <w:tblPr>
        <w:tblStyle w:val="Tabelamrea"/>
        <w:tblW w:w="0" w:type="auto"/>
        <w:tblLook w:val="04A0" w:firstRow="1" w:lastRow="0" w:firstColumn="1" w:lastColumn="0" w:noHBand="0" w:noVBand="1"/>
      </w:tblPr>
      <w:tblGrid>
        <w:gridCol w:w="2376"/>
        <w:gridCol w:w="4465"/>
      </w:tblGrid>
      <w:tr w:rsidR="00A92D69" w14:paraId="2C90FE76" w14:textId="77777777" w:rsidTr="00752043">
        <w:tc>
          <w:tcPr>
            <w:tcW w:w="2376" w:type="dxa"/>
          </w:tcPr>
          <w:p w14:paraId="1EA033B1" w14:textId="77777777" w:rsidR="00A92D69" w:rsidRPr="004422CD" w:rsidRDefault="00A92D69" w:rsidP="00752043">
            <w:pPr>
              <w:rPr>
                <w:b/>
                <w:szCs w:val="24"/>
              </w:rPr>
            </w:pPr>
            <w:r w:rsidRPr="004422CD">
              <w:rPr>
                <w:b/>
                <w:szCs w:val="24"/>
              </w:rPr>
              <w:t>Storitev</w:t>
            </w:r>
          </w:p>
        </w:tc>
        <w:tc>
          <w:tcPr>
            <w:tcW w:w="4465" w:type="dxa"/>
          </w:tcPr>
          <w:p w14:paraId="02EBD683" w14:textId="77777777" w:rsidR="00A92D69" w:rsidRPr="004422CD" w:rsidRDefault="00A92D69" w:rsidP="00752043">
            <w:pPr>
              <w:rPr>
                <w:b/>
                <w:szCs w:val="24"/>
              </w:rPr>
            </w:pPr>
            <w:r w:rsidRPr="004422CD">
              <w:rPr>
                <w:b/>
                <w:szCs w:val="24"/>
              </w:rPr>
              <w:t>Ponudbena cena</w:t>
            </w:r>
            <w:r>
              <w:rPr>
                <w:rStyle w:val="Sprotnaopomba-sklic"/>
                <w:b/>
                <w:szCs w:val="24"/>
              </w:rPr>
              <w:footnoteReference w:id="7"/>
            </w:r>
            <w:r w:rsidRPr="004422CD">
              <w:rPr>
                <w:b/>
                <w:szCs w:val="24"/>
              </w:rPr>
              <w:t xml:space="preserve"> </w:t>
            </w:r>
            <w:r>
              <w:rPr>
                <w:b/>
                <w:szCs w:val="24"/>
              </w:rPr>
              <w:t>za m</w:t>
            </w:r>
            <w:r>
              <w:rPr>
                <w:b/>
                <w:szCs w:val="24"/>
                <w:vertAlign w:val="superscript"/>
              </w:rPr>
              <w:t>3</w:t>
            </w:r>
            <w:r>
              <w:rPr>
                <w:b/>
                <w:szCs w:val="24"/>
              </w:rPr>
              <w:t xml:space="preserve"> </w:t>
            </w:r>
            <w:r w:rsidRPr="004422CD">
              <w:rPr>
                <w:b/>
                <w:szCs w:val="24"/>
              </w:rPr>
              <w:t>brez DDV v EUR</w:t>
            </w:r>
          </w:p>
        </w:tc>
      </w:tr>
      <w:tr w:rsidR="00A92D69" w14:paraId="07633379" w14:textId="77777777" w:rsidTr="00752043">
        <w:tc>
          <w:tcPr>
            <w:tcW w:w="2376" w:type="dxa"/>
          </w:tcPr>
          <w:p w14:paraId="517EC86A" w14:textId="77777777" w:rsidR="00A92D69" w:rsidRDefault="00A92D69" w:rsidP="00752043">
            <w:pPr>
              <w:jc w:val="left"/>
              <w:rPr>
                <w:bCs/>
                <w:szCs w:val="24"/>
              </w:rPr>
            </w:pPr>
            <w:r>
              <w:rPr>
                <w:bCs/>
                <w:szCs w:val="24"/>
              </w:rPr>
              <w:t>Razžagovanje listavcev</w:t>
            </w:r>
          </w:p>
        </w:tc>
        <w:tc>
          <w:tcPr>
            <w:tcW w:w="4465" w:type="dxa"/>
          </w:tcPr>
          <w:p w14:paraId="07DB694C" w14:textId="77777777" w:rsidR="00A92D69" w:rsidRDefault="00A92D69" w:rsidP="00752043">
            <w:pPr>
              <w:rPr>
                <w:bCs/>
                <w:szCs w:val="24"/>
              </w:rPr>
            </w:pPr>
          </w:p>
        </w:tc>
      </w:tr>
    </w:tbl>
    <w:p w14:paraId="03BA588A" w14:textId="77777777" w:rsidR="00A92D69" w:rsidRDefault="00A92D69" w:rsidP="00A92D69">
      <w:pPr>
        <w:rPr>
          <w:szCs w:val="24"/>
        </w:rPr>
      </w:pPr>
    </w:p>
    <w:p w14:paraId="1EE366B9" w14:textId="77777777" w:rsidR="00A92D69" w:rsidRPr="003059F2" w:rsidRDefault="00A92D69" w:rsidP="00A92D69">
      <w:pPr>
        <w:rPr>
          <w:szCs w:val="24"/>
        </w:rPr>
      </w:pPr>
      <w:r w:rsidRPr="003059F2">
        <w:rPr>
          <w:szCs w:val="24"/>
        </w:rPr>
        <w:t>Ponudnik se zavezuje, da bo z naročnikom podpisal Sporazum o sodelovanju v gozdno lesno predelovalni verigi na Kočevskem</w:t>
      </w:r>
      <w:r w:rsidRPr="003059F2">
        <w:rPr>
          <w:szCs w:val="24"/>
        </w:rPr>
        <w:tab/>
      </w:r>
      <w:r w:rsidRPr="003059F2">
        <w:rPr>
          <w:szCs w:val="24"/>
        </w:rPr>
        <w:tab/>
      </w:r>
      <w:r w:rsidRPr="003059F2">
        <w:rPr>
          <w:b/>
          <w:szCs w:val="24"/>
        </w:rPr>
        <w:t>DA</w:t>
      </w:r>
      <w:r w:rsidRPr="003059F2">
        <w:rPr>
          <w:b/>
          <w:szCs w:val="24"/>
        </w:rPr>
        <w:tab/>
      </w:r>
      <w:r w:rsidRPr="003059F2">
        <w:rPr>
          <w:b/>
          <w:szCs w:val="24"/>
        </w:rPr>
        <w:tab/>
        <w:t xml:space="preserve">NE </w:t>
      </w:r>
      <w:r w:rsidRPr="003059F2">
        <w:rPr>
          <w:b/>
          <w:szCs w:val="24"/>
        </w:rPr>
        <w:tab/>
      </w:r>
      <w:r w:rsidRPr="003059F2">
        <w:rPr>
          <w:szCs w:val="24"/>
        </w:rPr>
        <w:t>(ustrezno obkroži)</w:t>
      </w:r>
    </w:p>
    <w:p w14:paraId="14E890B7" w14:textId="77777777" w:rsidR="00A92D69" w:rsidRPr="00A92D69" w:rsidRDefault="00A92D69" w:rsidP="007912D3">
      <w:pPr>
        <w:spacing w:line="264" w:lineRule="auto"/>
        <w:rPr>
          <w:rFonts w:cs="Tahoma"/>
          <w:szCs w:val="18"/>
        </w:rPr>
      </w:pPr>
    </w:p>
    <w:p w14:paraId="3904773A" w14:textId="77777777" w:rsidR="004422CD" w:rsidRDefault="004422CD" w:rsidP="007912D3">
      <w:pPr>
        <w:spacing w:line="264" w:lineRule="auto"/>
        <w:rPr>
          <w:rFonts w:cs="Tahoma"/>
          <w:b/>
          <w:szCs w:val="18"/>
        </w:rPr>
      </w:pPr>
      <w:r>
        <w:rPr>
          <w:rFonts w:cs="Tahoma"/>
          <w:b/>
          <w:szCs w:val="18"/>
        </w:rPr>
        <w:t>Sklop 3</w:t>
      </w:r>
    </w:p>
    <w:p w14:paraId="7B5EAF21" w14:textId="77777777" w:rsidR="004422CD" w:rsidRDefault="004422CD" w:rsidP="007912D3">
      <w:pPr>
        <w:spacing w:line="264" w:lineRule="auto"/>
        <w:rPr>
          <w:rFonts w:cs="Tahoma"/>
          <w:b/>
          <w:szCs w:val="18"/>
        </w:rPr>
      </w:pPr>
    </w:p>
    <w:tbl>
      <w:tblPr>
        <w:tblStyle w:val="Tabelamrea"/>
        <w:tblW w:w="0" w:type="auto"/>
        <w:tblLook w:val="04A0" w:firstRow="1" w:lastRow="0" w:firstColumn="1" w:lastColumn="0" w:noHBand="0" w:noVBand="1"/>
      </w:tblPr>
      <w:tblGrid>
        <w:gridCol w:w="2376"/>
        <w:gridCol w:w="4465"/>
      </w:tblGrid>
      <w:tr w:rsidR="00A92D69" w14:paraId="6A16A353" w14:textId="77777777" w:rsidTr="00752043">
        <w:tc>
          <w:tcPr>
            <w:tcW w:w="2376" w:type="dxa"/>
          </w:tcPr>
          <w:p w14:paraId="7A7174A1" w14:textId="77777777" w:rsidR="00A92D69" w:rsidRPr="004422CD" w:rsidRDefault="00A92D69" w:rsidP="00752043">
            <w:pPr>
              <w:rPr>
                <w:b/>
                <w:szCs w:val="24"/>
              </w:rPr>
            </w:pPr>
            <w:r w:rsidRPr="004422CD">
              <w:rPr>
                <w:b/>
                <w:szCs w:val="24"/>
              </w:rPr>
              <w:t>Storitev</w:t>
            </w:r>
          </w:p>
        </w:tc>
        <w:tc>
          <w:tcPr>
            <w:tcW w:w="4465" w:type="dxa"/>
          </w:tcPr>
          <w:p w14:paraId="6D943733" w14:textId="77777777" w:rsidR="00A92D69" w:rsidRPr="004422CD" w:rsidRDefault="00A92D69" w:rsidP="00752043">
            <w:pPr>
              <w:rPr>
                <w:b/>
                <w:szCs w:val="24"/>
              </w:rPr>
            </w:pPr>
            <w:r w:rsidRPr="004422CD">
              <w:rPr>
                <w:b/>
                <w:szCs w:val="24"/>
              </w:rPr>
              <w:t>Ponudbena cena</w:t>
            </w:r>
            <w:r>
              <w:rPr>
                <w:rStyle w:val="Sprotnaopomba-sklic"/>
                <w:b/>
                <w:szCs w:val="24"/>
              </w:rPr>
              <w:footnoteReference w:id="8"/>
            </w:r>
            <w:r w:rsidRPr="004422CD">
              <w:rPr>
                <w:b/>
                <w:szCs w:val="24"/>
              </w:rPr>
              <w:t xml:space="preserve"> </w:t>
            </w:r>
            <w:r>
              <w:rPr>
                <w:b/>
                <w:szCs w:val="24"/>
              </w:rPr>
              <w:t>za m</w:t>
            </w:r>
            <w:r>
              <w:rPr>
                <w:b/>
                <w:szCs w:val="24"/>
                <w:vertAlign w:val="superscript"/>
              </w:rPr>
              <w:t>3</w:t>
            </w:r>
            <w:r>
              <w:rPr>
                <w:b/>
                <w:szCs w:val="24"/>
              </w:rPr>
              <w:t xml:space="preserve"> </w:t>
            </w:r>
            <w:r w:rsidRPr="004422CD">
              <w:rPr>
                <w:b/>
                <w:szCs w:val="24"/>
              </w:rPr>
              <w:t>brez DDV v EUR</w:t>
            </w:r>
          </w:p>
        </w:tc>
      </w:tr>
      <w:tr w:rsidR="00A92D69" w14:paraId="0D1EE5E1" w14:textId="77777777" w:rsidTr="00752043">
        <w:tc>
          <w:tcPr>
            <w:tcW w:w="2376" w:type="dxa"/>
          </w:tcPr>
          <w:p w14:paraId="0184947A" w14:textId="77777777" w:rsidR="00A92D69" w:rsidRDefault="00A92D69" w:rsidP="00A92D69">
            <w:pPr>
              <w:jc w:val="left"/>
              <w:rPr>
                <w:bCs/>
                <w:szCs w:val="24"/>
              </w:rPr>
            </w:pPr>
            <w:r>
              <w:rPr>
                <w:bCs/>
                <w:szCs w:val="24"/>
              </w:rPr>
              <w:t>Razžagovanje iglavcev</w:t>
            </w:r>
          </w:p>
        </w:tc>
        <w:tc>
          <w:tcPr>
            <w:tcW w:w="4465" w:type="dxa"/>
          </w:tcPr>
          <w:p w14:paraId="5640C052" w14:textId="77777777" w:rsidR="00A92D69" w:rsidRDefault="00A92D69" w:rsidP="00752043">
            <w:pPr>
              <w:rPr>
                <w:bCs/>
                <w:szCs w:val="24"/>
              </w:rPr>
            </w:pPr>
          </w:p>
        </w:tc>
      </w:tr>
    </w:tbl>
    <w:p w14:paraId="7565B0BE" w14:textId="77777777" w:rsidR="00CE37E4" w:rsidRDefault="00CE37E4" w:rsidP="00A92D69">
      <w:pPr>
        <w:rPr>
          <w:szCs w:val="24"/>
        </w:rPr>
      </w:pPr>
    </w:p>
    <w:p w14:paraId="593A5837" w14:textId="77777777" w:rsidR="00A92D69" w:rsidRPr="003059F2" w:rsidRDefault="00A92D69" w:rsidP="00A92D69">
      <w:pPr>
        <w:rPr>
          <w:szCs w:val="24"/>
        </w:rPr>
      </w:pPr>
      <w:r w:rsidRPr="003059F2">
        <w:rPr>
          <w:szCs w:val="24"/>
        </w:rPr>
        <w:t>Ponudnik se zavezuje, da bo z naročnikom podpisal Sporazum o sodelovanju v gozdno lesno predelovalni verigi na Kočevskem</w:t>
      </w:r>
      <w:r w:rsidRPr="003059F2">
        <w:rPr>
          <w:szCs w:val="24"/>
        </w:rPr>
        <w:tab/>
      </w:r>
      <w:r w:rsidRPr="003059F2">
        <w:rPr>
          <w:szCs w:val="24"/>
        </w:rPr>
        <w:tab/>
      </w:r>
      <w:r w:rsidRPr="003059F2">
        <w:rPr>
          <w:b/>
          <w:szCs w:val="24"/>
        </w:rPr>
        <w:t>DA</w:t>
      </w:r>
      <w:r w:rsidRPr="003059F2">
        <w:rPr>
          <w:b/>
          <w:szCs w:val="24"/>
        </w:rPr>
        <w:tab/>
      </w:r>
      <w:r w:rsidRPr="003059F2">
        <w:rPr>
          <w:b/>
          <w:szCs w:val="24"/>
        </w:rPr>
        <w:tab/>
        <w:t xml:space="preserve">NE </w:t>
      </w:r>
      <w:r w:rsidRPr="003059F2">
        <w:rPr>
          <w:b/>
          <w:szCs w:val="24"/>
        </w:rPr>
        <w:tab/>
      </w:r>
      <w:r w:rsidRPr="003059F2">
        <w:rPr>
          <w:szCs w:val="24"/>
        </w:rPr>
        <w:t>(ustrezno obkroži)</w:t>
      </w:r>
    </w:p>
    <w:p w14:paraId="2E57251A" w14:textId="77777777" w:rsidR="00A92D69" w:rsidRDefault="00A92D69" w:rsidP="007912D3">
      <w:pPr>
        <w:spacing w:line="264" w:lineRule="auto"/>
        <w:rPr>
          <w:rFonts w:cs="Tahoma"/>
          <w:b/>
          <w:szCs w:val="18"/>
        </w:rPr>
      </w:pPr>
    </w:p>
    <w:p w14:paraId="6037183B" w14:textId="77777777" w:rsidR="004422CD" w:rsidRDefault="004422CD" w:rsidP="007912D3">
      <w:pPr>
        <w:spacing w:line="264" w:lineRule="auto"/>
        <w:rPr>
          <w:rFonts w:cs="Tahoma"/>
          <w:b/>
          <w:szCs w:val="18"/>
        </w:rPr>
      </w:pPr>
      <w:r>
        <w:rPr>
          <w:rFonts w:cs="Tahoma"/>
          <w:b/>
          <w:szCs w:val="18"/>
        </w:rPr>
        <w:t>Sklop 4</w:t>
      </w:r>
    </w:p>
    <w:p w14:paraId="3CA97BB5" w14:textId="77777777" w:rsidR="004422CD" w:rsidRDefault="004422CD" w:rsidP="007912D3">
      <w:pPr>
        <w:spacing w:line="264" w:lineRule="auto"/>
        <w:rPr>
          <w:rFonts w:cs="Tahoma"/>
          <w:b/>
          <w:szCs w:val="18"/>
        </w:rPr>
      </w:pPr>
    </w:p>
    <w:tbl>
      <w:tblPr>
        <w:tblStyle w:val="Tabelamrea"/>
        <w:tblW w:w="0" w:type="auto"/>
        <w:tblLook w:val="04A0" w:firstRow="1" w:lastRow="0" w:firstColumn="1" w:lastColumn="0" w:noHBand="0" w:noVBand="1"/>
      </w:tblPr>
      <w:tblGrid>
        <w:gridCol w:w="4791"/>
        <w:gridCol w:w="3988"/>
      </w:tblGrid>
      <w:tr w:rsidR="004422CD" w:rsidRPr="00865352" w14:paraId="17C20BDA" w14:textId="77777777" w:rsidTr="00E3380B">
        <w:tc>
          <w:tcPr>
            <w:tcW w:w="4957" w:type="dxa"/>
          </w:tcPr>
          <w:p w14:paraId="4CFB9449" w14:textId="77777777" w:rsidR="004422CD" w:rsidRPr="004422CD" w:rsidRDefault="004422CD" w:rsidP="00E3380B">
            <w:pPr>
              <w:rPr>
                <w:b/>
                <w:szCs w:val="24"/>
              </w:rPr>
            </w:pPr>
            <w:r w:rsidRPr="004422CD">
              <w:rPr>
                <w:b/>
                <w:szCs w:val="24"/>
              </w:rPr>
              <w:t>Storitev</w:t>
            </w:r>
          </w:p>
        </w:tc>
        <w:tc>
          <w:tcPr>
            <w:tcW w:w="4105" w:type="dxa"/>
          </w:tcPr>
          <w:p w14:paraId="6A74A3F0" w14:textId="77777777" w:rsidR="004422CD" w:rsidRPr="004422CD" w:rsidRDefault="004422CD" w:rsidP="00E3380B">
            <w:pPr>
              <w:rPr>
                <w:b/>
                <w:szCs w:val="24"/>
              </w:rPr>
            </w:pPr>
            <w:r w:rsidRPr="004422CD">
              <w:rPr>
                <w:b/>
                <w:szCs w:val="24"/>
              </w:rPr>
              <w:t>Ponudbena cena</w:t>
            </w:r>
            <w:r w:rsidR="00A92D69">
              <w:rPr>
                <w:rStyle w:val="Sprotnaopomba-sklic"/>
                <w:b/>
                <w:szCs w:val="24"/>
              </w:rPr>
              <w:footnoteReference w:id="9"/>
            </w:r>
            <w:r w:rsidRPr="004422CD">
              <w:rPr>
                <w:b/>
                <w:szCs w:val="24"/>
              </w:rPr>
              <w:t xml:space="preserve"> brez DDV v EUR</w:t>
            </w:r>
          </w:p>
        </w:tc>
      </w:tr>
      <w:tr w:rsidR="004422CD" w:rsidRPr="00865352" w14:paraId="7D35D613" w14:textId="77777777" w:rsidTr="00E3380B">
        <w:tc>
          <w:tcPr>
            <w:tcW w:w="4957" w:type="dxa"/>
          </w:tcPr>
          <w:p w14:paraId="0A4D5F9F" w14:textId="77777777" w:rsidR="004422CD" w:rsidRPr="004422CD" w:rsidRDefault="004422CD" w:rsidP="00E3380B">
            <w:pPr>
              <w:rPr>
                <w:szCs w:val="24"/>
              </w:rPr>
            </w:pPr>
            <w:r w:rsidRPr="004422CD">
              <w:rPr>
                <w:b/>
                <w:szCs w:val="24"/>
              </w:rPr>
              <w:t>C1</w:t>
            </w:r>
            <w:r w:rsidRPr="004422CD">
              <w:rPr>
                <w:szCs w:val="24"/>
              </w:rPr>
              <w:t xml:space="preserve"> – prevoz lesa na razdalji do 9,9 km (cena za prevoz m³ lesa na km)</w:t>
            </w:r>
          </w:p>
        </w:tc>
        <w:tc>
          <w:tcPr>
            <w:tcW w:w="4105" w:type="dxa"/>
          </w:tcPr>
          <w:p w14:paraId="555A1DCB" w14:textId="77777777" w:rsidR="004422CD" w:rsidRPr="004422CD" w:rsidRDefault="004422CD" w:rsidP="00E3380B">
            <w:pPr>
              <w:rPr>
                <w:szCs w:val="24"/>
              </w:rPr>
            </w:pPr>
          </w:p>
        </w:tc>
      </w:tr>
      <w:tr w:rsidR="004422CD" w:rsidRPr="00865352" w14:paraId="6916888C" w14:textId="77777777" w:rsidTr="00E3380B">
        <w:tc>
          <w:tcPr>
            <w:tcW w:w="4957" w:type="dxa"/>
          </w:tcPr>
          <w:p w14:paraId="1562953C" w14:textId="77777777" w:rsidR="004422CD" w:rsidRPr="004422CD" w:rsidRDefault="004422CD" w:rsidP="00E3380B">
            <w:pPr>
              <w:rPr>
                <w:szCs w:val="24"/>
              </w:rPr>
            </w:pPr>
            <w:r w:rsidRPr="004422CD">
              <w:rPr>
                <w:b/>
                <w:szCs w:val="24"/>
              </w:rPr>
              <w:t>C2</w:t>
            </w:r>
            <w:r w:rsidRPr="004422CD">
              <w:rPr>
                <w:szCs w:val="24"/>
              </w:rPr>
              <w:t xml:space="preserve"> – prevoz lesa na razdalji od 10 km do 19,9 km (cena za prevoz m³ lesa na km) </w:t>
            </w:r>
          </w:p>
        </w:tc>
        <w:tc>
          <w:tcPr>
            <w:tcW w:w="4105" w:type="dxa"/>
          </w:tcPr>
          <w:p w14:paraId="0203DBDE" w14:textId="77777777" w:rsidR="004422CD" w:rsidRPr="004422CD" w:rsidRDefault="004422CD" w:rsidP="00E3380B">
            <w:pPr>
              <w:rPr>
                <w:szCs w:val="24"/>
              </w:rPr>
            </w:pPr>
          </w:p>
        </w:tc>
      </w:tr>
      <w:tr w:rsidR="004422CD" w:rsidRPr="00865352" w14:paraId="1EAB4B61" w14:textId="77777777" w:rsidTr="00E3380B">
        <w:tc>
          <w:tcPr>
            <w:tcW w:w="4957" w:type="dxa"/>
          </w:tcPr>
          <w:p w14:paraId="208145D8" w14:textId="77777777" w:rsidR="004422CD" w:rsidRPr="004422CD" w:rsidRDefault="004422CD" w:rsidP="00E3380B">
            <w:pPr>
              <w:rPr>
                <w:szCs w:val="24"/>
              </w:rPr>
            </w:pPr>
            <w:r w:rsidRPr="004422CD">
              <w:rPr>
                <w:b/>
                <w:szCs w:val="24"/>
              </w:rPr>
              <w:t>C3</w:t>
            </w:r>
            <w:r w:rsidRPr="004422CD">
              <w:rPr>
                <w:szCs w:val="24"/>
              </w:rPr>
              <w:t xml:space="preserve"> – prevoz lesa na razdalji od 20 km do 29,9 km (cena za prevoz m³ lesa na km)</w:t>
            </w:r>
          </w:p>
        </w:tc>
        <w:tc>
          <w:tcPr>
            <w:tcW w:w="4105" w:type="dxa"/>
          </w:tcPr>
          <w:p w14:paraId="1A6137ED" w14:textId="77777777" w:rsidR="004422CD" w:rsidRPr="004422CD" w:rsidRDefault="004422CD" w:rsidP="00E3380B">
            <w:pPr>
              <w:rPr>
                <w:szCs w:val="24"/>
              </w:rPr>
            </w:pPr>
          </w:p>
        </w:tc>
      </w:tr>
      <w:tr w:rsidR="004422CD" w:rsidRPr="00865352" w14:paraId="05DCC397" w14:textId="77777777" w:rsidTr="00E3380B">
        <w:tc>
          <w:tcPr>
            <w:tcW w:w="4957" w:type="dxa"/>
          </w:tcPr>
          <w:p w14:paraId="2C777845" w14:textId="77777777" w:rsidR="004422CD" w:rsidRPr="004422CD" w:rsidRDefault="004422CD" w:rsidP="00E3380B">
            <w:pPr>
              <w:rPr>
                <w:szCs w:val="24"/>
              </w:rPr>
            </w:pPr>
            <w:r w:rsidRPr="004422CD">
              <w:rPr>
                <w:b/>
                <w:szCs w:val="24"/>
              </w:rPr>
              <w:t xml:space="preserve">C4 – </w:t>
            </w:r>
            <w:r w:rsidRPr="004422CD">
              <w:rPr>
                <w:szCs w:val="24"/>
              </w:rPr>
              <w:t>prevoz lesa na razdalji nad 30 km (cena za prevoz m³ lesa na km)</w:t>
            </w:r>
          </w:p>
        </w:tc>
        <w:tc>
          <w:tcPr>
            <w:tcW w:w="4105" w:type="dxa"/>
          </w:tcPr>
          <w:p w14:paraId="7E4DB319" w14:textId="77777777" w:rsidR="004422CD" w:rsidRPr="004422CD" w:rsidRDefault="004422CD" w:rsidP="00E3380B">
            <w:pPr>
              <w:rPr>
                <w:szCs w:val="24"/>
              </w:rPr>
            </w:pPr>
          </w:p>
        </w:tc>
      </w:tr>
    </w:tbl>
    <w:p w14:paraId="014834ED" w14:textId="77777777" w:rsidR="004422CD" w:rsidRDefault="004422CD" w:rsidP="007912D3">
      <w:pPr>
        <w:spacing w:line="264" w:lineRule="auto"/>
        <w:rPr>
          <w:rFonts w:cs="Tahoma"/>
          <w:b/>
          <w:szCs w:val="18"/>
        </w:rPr>
      </w:pPr>
    </w:p>
    <w:p w14:paraId="4A231CFF" w14:textId="77777777" w:rsidR="004422CD" w:rsidRPr="003059F2" w:rsidRDefault="004422CD" w:rsidP="004422CD">
      <w:pPr>
        <w:rPr>
          <w:szCs w:val="24"/>
        </w:rPr>
      </w:pPr>
      <w:r w:rsidRPr="003059F2">
        <w:rPr>
          <w:szCs w:val="24"/>
        </w:rPr>
        <w:t>Ponudnik se zavezuje, da bo z naročnikom podpisal Sporazum o sodelovanju v gozdno lesno predelovalni verigi na Kočevskem</w:t>
      </w:r>
      <w:r w:rsidRPr="003059F2">
        <w:rPr>
          <w:szCs w:val="24"/>
        </w:rPr>
        <w:tab/>
      </w:r>
      <w:r w:rsidRPr="003059F2">
        <w:rPr>
          <w:szCs w:val="24"/>
        </w:rPr>
        <w:tab/>
      </w:r>
      <w:r w:rsidRPr="003059F2">
        <w:rPr>
          <w:b/>
          <w:szCs w:val="24"/>
        </w:rPr>
        <w:t>DA</w:t>
      </w:r>
      <w:r w:rsidRPr="003059F2">
        <w:rPr>
          <w:b/>
          <w:szCs w:val="24"/>
        </w:rPr>
        <w:tab/>
      </w:r>
      <w:r w:rsidRPr="003059F2">
        <w:rPr>
          <w:b/>
          <w:szCs w:val="24"/>
        </w:rPr>
        <w:tab/>
        <w:t xml:space="preserve">NE </w:t>
      </w:r>
      <w:r w:rsidRPr="003059F2">
        <w:rPr>
          <w:b/>
          <w:szCs w:val="24"/>
        </w:rPr>
        <w:tab/>
      </w:r>
      <w:r w:rsidRPr="003059F2">
        <w:rPr>
          <w:szCs w:val="24"/>
        </w:rPr>
        <w:t>(ustrezno obkroži)</w:t>
      </w:r>
    </w:p>
    <w:p w14:paraId="401C459E" w14:textId="77777777" w:rsidR="004422CD" w:rsidRDefault="004422CD" w:rsidP="007912D3">
      <w:pPr>
        <w:spacing w:line="264" w:lineRule="auto"/>
        <w:rPr>
          <w:rFonts w:cs="Tahoma"/>
          <w:b/>
          <w:szCs w:val="18"/>
        </w:rPr>
      </w:pPr>
    </w:p>
    <w:p w14:paraId="17A7A1AE" w14:textId="77777777" w:rsidR="004422CD" w:rsidRDefault="004422CD" w:rsidP="004422CD">
      <w:pPr>
        <w:spacing w:line="264" w:lineRule="auto"/>
        <w:rPr>
          <w:rFonts w:cs="Tahoma"/>
          <w:b/>
          <w:szCs w:val="18"/>
        </w:rPr>
      </w:pPr>
      <w:r>
        <w:rPr>
          <w:rFonts w:cs="Tahoma"/>
          <w:b/>
          <w:szCs w:val="18"/>
        </w:rPr>
        <w:t>Sklop 5</w:t>
      </w:r>
    </w:p>
    <w:p w14:paraId="14F25D8A" w14:textId="77777777" w:rsidR="004422CD" w:rsidRDefault="004422CD" w:rsidP="004422CD">
      <w:pPr>
        <w:spacing w:line="264" w:lineRule="auto"/>
        <w:rPr>
          <w:rFonts w:cs="Tahoma"/>
          <w:b/>
          <w:szCs w:val="18"/>
        </w:rPr>
      </w:pPr>
    </w:p>
    <w:tbl>
      <w:tblPr>
        <w:tblStyle w:val="Tabelamrea"/>
        <w:tblW w:w="0" w:type="auto"/>
        <w:tblLook w:val="04A0" w:firstRow="1" w:lastRow="0" w:firstColumn="1" w:lastColumn="0" w:noHBand="0" w:noVBand="1"/>
      </w:tblPr>
      <w:tblGrid>
        <w:gridCol w:w="4791"/>
        <w:gridCol w:w="3988"/>
      </w:tblGrid>
      <w:tr w:rsidR="004422CD" w:rsidRPr="00865352" w14:paraId="7FB223FD" w14:textId="77777777" w:rsidTr="00E3380B">
        <w:tc>
          <w:tcPr>
            <w:tcW w:w="4957" w:type="dxa"/>
          </w:tcPr>
          <w:p w14:paraId="30FB3BFE" w14:textId="77777777" w:rsidR="004422CD" w:rsidRPr="004422CD" w:rsidRDefault="004422CD" w:rsidP="00E3380B">
            <w:pPr>
              <w:rPr>
                <w:b/>
                <w:szCs w:val="24"/>
              </w:rPr>
            </w:pPr>
            <w:r w:rsidRPr="004422CD">
              <w:rPr>
                <w:b/>
                <w:szCs w:val="24"/>
              </w:rPr>
              <w:t>Storitev</w:t>
            </w:r>
          </w:p>
        </w:tc>
        <w:tc>
          <w:tcPr>
            <w:tcW w:w="4105" w:type="dxa"/>
          </w:tcPr>
          <w:p w14:paraId="31395657" w14:textId="77777777" w:rsidR="004422CD" w:rsidRPr="004422CD" w:rsidRDefault="004422CD" w:rsidP="00E3380B">
            <w:pPr>
              <w:rPr>
                <w:b/>
                <w:szCs w:val="24"/>
              </w:rPr>
            </w:pPr>
            <w:r w:rsidRPr="004422CD">
              <w:rPr>
                <w:b/>
                <w:szCs w:val="24"/>
              </w:rPr>
              <w:t>Ponudbena cena</w:t>
            </w:r>
            <w:r w:rsidR="00A92D69">
              <w:rPr>
                <w:rStyle w:val="Sprotnaopomba-sklic"/>
                <w:b/>
                <w:szCs w:val="24"/>
              </w:rPr>
              <w:footnoteReference w:id="10"/>
            </w:r>
            <w:r w:rsidRPr="004422CD">
              <w:rPr>
                <w:b/>
                <w:szCs w:val="24"/>
              </w:rPr>
              <w:t xml:space="preserve"> brez DDV v EUR</w:t>
            </w:r>
          </w:p>
        </w:tc>
      </w:tr>
      <w:tr w:rsidR="004422CD" w:rsidRPr="00865352" w14:paraId="57E199CB" w14:textId="77777777" w:rsidTr="00E3380B">
        <w:tc>
          <w:tcPr>
            <w:tcW w:w="4957" w:type="dxa"/>
          </w:tcPr>
          <w:p w14:paraId="701B9FB0" w14:textId="77777777" w:rsidR="004422CD" w:rsidRPr="004422CD" w:rsidRDefault="004422CD" w:rsidP="00E3380B">
            <w:pPr>
              <w:rPr>
                <w:szCs w:val="24"/>
              </w:rPr>
            </w:pPr>
            <w:r w:rsidRPr="004422CD">
              <w:rPr>
                <w:b/>
                <w:szCs w:val="24"/>
              </w:rPr>
              <w:t>C1</w:t>
            </w:r>
            <w:r w:rsidRPr="004422CD">
              <w:rPr>
                <w:szCs w:val="24"/>
              </w:rPr>
              <w:t xml:space="preserve"> – prevoz lesa na razdalji do 9,9 km (cena za prevoz m³ lesa na km)</w:t>
            </w:r>
          </w:p>
        </w:tc>
        <w:tc>
          <w:tcPr>
            <w:tcW w:w="4105" w:type="dxa"/>
          </w:tcPr>
          <w:p w14:paraId="6ECA09A9" w14:textId="77777777" w:rsidR="004422CD" w:rsidRPr="004422CD" w:rsidRDefault="004422CD" w:rsidP="00E3380B">
            <w:pPr>
              <w:rPr>
                <w:szCs w:val="24"/>
              </w:rPr>
            </w:pPr>
          </w:p>
        </w:tc>
      </w:tr>
      <w:tr w:rsidR="004422CD" w:rsidRPr="00865352" w14:paraId="61F32BB9" w14:textId="77777777" w:rsidTr="00E3380B">
        <w:tc>
          <w:tcPr>
            <w:tcW w:w="4957" w:type="dxa"/>
          </w:tcPr>
          <w:p w14:paraId="04D5F543" w14:textId="77777777" w:rsidR="004422CD" w:rsidRPr="004422CD" w:rsidRDefault="004422CD" w:rsidP="00E3380B">
            <w:pPr>
              <w:rPr>
                <w:szCs w:val="24"/>
              </w:rPr>
            </w:pPr>
            <w:r w:rsidRPr="004422CD">
              <w:rPr>
                <w:b/>
                <w:szCs w:val="24"/>
              </w:rPr>
              <w:t>C2</w:t>
            </w:r>
            <w:r w:rsidRPr="004422CD">
              <w:rPr>
                <w:szCs w:val="24"/>
              </w:rPr>
              <w:t xml:space="preserve"> – prevoz lesa na razdalji od 10 km do 19,9 km (cena za prevoz m³ lesa na km) </w:t>
            </w:r>
          </w:p>
        </w:tc>
        <w:tc>
          <w:tcPr>
            <w:tcW w:w="4105" w:type="dxa"/>
          </w:tcPr>
          <w:p w14:paraId="1F2ED020" w14:textId="77777777" w:rsidR="004422CD" w:rsidRPr="004422CD" w:rsidRDefault="004422CD" w:rsidP="00E3380B">
            <w:pPr>
              <w:rPr>
                <w:szCs w:val="24"/>
              </w:rPr>
            </w:pPr>
          </w:p>
        </w:tc>
      </w:tr>
      <w:tr w:rsidR="004422CD" w:rsidRPr="00865352" w14:paraId="3A068491" w14:textId="77777777" w:rsidTr="00E3380B">
        <w:tc>
          <w:tcPr>
            <w:tcW w:w="4957" w:type="dxa"/>
          </w:tcPr>
          <w:p w14:paraId="48E138B7" w14:textId="77777777" w:rsidR="004422CD" w:rsidRPr="004422CD" w:rsidRDefault="004422CD" w:rsidP="00E3380B">
            <w:pPr>
              <w:rPr>
                <w:szCs w:val="24"/>
              </w:rPr>
            </w:pPr>
            <w:r w:rsidRPr="004422CD">
              <w:rPr>
                <w:b/>
                <w:szCs w:val="24"/>
              </w:rPr>
              <w:t>C3</w:t>
            </w:r>
            <w:r w:rsidRPr="004422CD">
              <w:rPr>
                <w:szCs w:val="24"/>
              </w:rPr>
              <w:t xml:space="preserve"> – prevoz lesa na razdalji od 20 km do 29,9 km (cena za prevoz m³ lesa na km)</w:t>
            </w:r>
          </w:p>
        </w:tc>
        <w:tc>
          <w:tcPr>
            <w:tcW w:w="4105" w:type="dxa"/>
          </w:tcPr>
          <w:p w14:paraId="03499C86" w14:textId="77777777" w:rsidR="004422CD" w:rsidRPr="004422CD" w:rsidRDefault="004422CD" w:rsidP="00E3380B">
            <w:pPr>
              <w:rPr>
                <w:szCs w:val="24"/>
              </w:rPr>
            </w:pPr>
          </w:p>
        </w:tc>
      </w:tr>
      <w:tr w:rsidR="004422CD" w:rsidRPr="00865352" w14:paraId="75BFD515" w14:textId="77777777" w:rsidTr="00E3380B">
        <w:tc>
          <w:tcPr>
            <w:tcW w:w="4957" w:type="dxa"/>
          </w:tcPr>
          <w:p w14:paraId="271877E3" w14:textId="77777777" w:rsidR="004422CD" w:rsidRPr="004422CD" w:rsidRDefault="004422CD" w:rsidP="00E3380B">
            <w:pPr>
              <w:rPr>
                <w:szCs w:val="24"/>
              </w:rPr>
            </w:pPr>
            <w:r w:rsidRPr="004422CD">
              <w:rPr>
                <w:b/>
                <w:szCs w:val="24"/>
              </w:rPr>
              <w:t xml:space="preserve">C4 – </w:t>
            </w:r>
            <w:r w:rsidRPr="004422CD">
              <w:rPr>
                <w:szCs w:val="24"/>
              </w:rPr>
              <w:t>prevoz lesa na razdalji nad 30 km (cena za prevoz m³ lesa na km)</w:t>
            </w:r>
          </w:p>
        </w:tc>
        <w:tc>
          <w:tcPr>
            <w:tcW w:w="4105" w:type="dxa"/>
          </w:tcPr>
          <w:p w14:paraId="70BBF556" w14:textId="77777777" w:rsidR="004422CD" w:rsidRPr="004422CD" w:rsidRDefault="004422CD" w:rsidP="00E3380B">
            <w:pPr>
              <w:rPr>
                <w:szCs w:val="24"/>
              </w:rPr>
            </w:pPr>
          </w:p>
        </w:tc>
      </w:tr>
    </w:tbl>
    <w:p w14:paraId="5B5E75BF" w14:textId="77777777" w:rsidR="004422CD" w:rsidRDefault="004422CD" w:rsidP="007912D3">
      <w:pPr>
        <w:spacing w:line="264" w:lineRule="auto"/>
        <w:rPr>
          <w:rFonts w:cs="Tahoma"/>
          <w:b/>
          <w:szCs w:val="18"/>
        </w:rPr>
      </w:pPr>
    </w:p>
    <w:p w14:paraId="51D8089C" w14:textId="77777777" w:rsidR="004422CD" w:rsidRPr="003059F2" w:rsidRDefault="004422CD" w:rsidP="004422CD">
      <w:pPr>
        <w:rPr>
          <w:szCs w:val="24"/>
        </w:rPr>
      </w:pPr>
      <w:r w:rsidRPr="003059F2">
        <w:rPr>
          <w:szCs w:val="24"/>
        </w:rPr>
        <w:t>Ponudnik se zavezuje, da bo z naročnikom podpisal Sporazum o sodelovanju v gozdno lesno predelovalni verigi na Kočevskem</w:t>
      </w:r>
      <w:r w:rsidRPr="003059F2">
        <w:rPr>
          <w:szCs w:val="24"/>
        </w:rPr>
        <w:tab/>
      </w:r>
      <w:r w:rsidRPr="003059F2">
        <w:rPr>
          <w:szCs w:val="24"/>
        </w:rPr>
        <w:tab/>
      </w:r>
      <w:r w:rsidRPr="003059F2">
        <w:rPr>
          <w:b/>
          <w:szCs w:val="24"/>
        </w:rPr>
        <w:t>DA</w:t>
      </w:r>
      <w:r w:rsidRPr="003059F2">
        <w:rPr>
          <w:b/>
          <w:szCs w:val="24"/>
        </w:rPr>
        <w:tab/>
      </w:r>
      <w:r w:rsidRPr="003059F2">
        <w:rPr>
          <w:b/>
          <w:szCs w:val="24"/>
        </w:rPr>
        <w:tab/>
        <w:t xml:space="preserve">NE </w:t>
      </w:r>
      <w:r w:rsidRPr="003059F2">
        <w:rPr>
          <w:b/>
          <w:szCs w:val="24"/>
        </w:rPr>
        <w:tab/>
      </w:r>
      <w:r w:rsidRPr="003059F2">
        <w:rPr>
          <w:szCs w:val="24"/>
        </w:rPr>
        <w:t>(ustrezno obkroži)</w:t>
      </w:r>
    </w:p>
    <w:p w14:paraId="67CF3BE9" w14:textId="77777777" w:rsidR="004422CD" w:rsidRPr="008B6AA6" w:rsidRDefault="004422CD" w:rsidP="007912D3">
      <w:pPr>
        <w:spacing w:line="264" w:lineRule="auto"/>
        <w:rPr>
          <w:rFonts w:cs="Tahoma"/>
          <w:b/>
          <w:szCs w:val="18"/>
        </w:rPr>
      </w:pPr>
    </w:p>
    <w:p w14:paraId="143A416C" w14:textId="77777777" w:rsidR="007912D3" w:rsidRDefault="007912D3" w:rsidP="007912D3">
      <w:pPr>
        <w:spacing w:line="264" w:lineRule="auto"/>
        <w:rPr>
          <w:rFonts w:cs="Tahoma"/>
          <w:szCs w:val="18"/>
        </w:rPr>
      </w:pPr>
      <w:r>
        <w:rPr>
          <w:rFonts w:cs="Tahoma"/>
          <w:szCs w:val="18"/>
        </w:rPr>
        <w:t xml:space="preserve">Izrecno in nepogojno </w:t>
      </w:r>
      <w:r w:rsidRPr="008933D9">
        <w:rPr>
          <w:rFonts w:cs="Tahoma"/>
          <w:szCs w:val="18"/>
        </w:rPr>
        <w:t>izjavljamo</w:t>
      </w:r>
      <w:r>
        <w:rPr>
          <w:rFonts w:cs="Tahoma"/>
          <w:szCs w:val="18"/>
        </w:rPr>
        <w:t>:</w:t>
      </w:r>
    </w:p>
    <w:p w14:paraId="19EC95AB" w14:textId="77777777" w:rsidR="007912D3" w:rsidRDefault="007912D3" w:rsidP="001C0B23">
      <w:pPr>
        <w:pStyle w:val="Odstavekseznama"/>
        <w:numPr>
          <w:ilvl w:val="0"/>
          <w:numId w:val="2"/>
        </w:numPr>
        <w:spacing w:line="264" w:lineRule="auto"/>
        <w:rPr>
          <w:rFonts w:cs="Tahoma"/>
          <w:szCs w:val="18"/>
        </w:rPr>
      </w:pPr>
      <w:r w:rsidRPr="008933D9">
        <w:rPr>
          <w:rFonts w:cs="Tahoma"/>
          <w:szCs w:val="18"/>
        </w:rPr>
        <w:t xml:space="preserve">da </w:t>
      </w:r>
      <w:r>
        <w:rPr>
          <w:rFonts w:cs="Tahoma"/>
          <w:szCs w:val="18"/>
        </w:rPr>
        <w:t>smo v</w:t>
      </w:r>
      <w:r w:rsidRPr="008933D9">
        <w:rPr>
          <w:rFonts w:cs="Tahoma"/>
          <w:szCs w:val="18"/>
        </w:rPr>
        <w:t xml:space="preserve"> ponudbi</w:t>
      </w:r>
      <w:r>
        <w:rPr>
          <w:rFonts w:cs="Tahoma"/>
          <w:szCs w:val="18"/>
        </w:rPr>
        <w:t xml:space="preserve"> </w:t>
      </w:r>
      <w:r w:rsidRPr="008933D9">
        <w:rPr>
          <w:rFonts w:cs="Tahoma"/>
          <w:szCs w:val="18"/>
        </w:rPr>
        <w:t>upoštevali vse stroške vezane na predmet ponudbe</w:t>
      </w:r>
      <w:r>
        <w:rPr>
          <w:rFonts w:cs="Tahoma"/>
          <w:szCs w:val="18"/>
        </w:rPr>
        <w:t>;</w:t>
      </w:r>
    </w:p>
    <w:p w14:paraId="243674E6" w14:textId="77777777" w:rsidR="007912D3" w:rsidRDefault="007912D3" w:rsidP="001C0B23">
      <w:pPr>
        <w:pStyle w:val="Odstavekseznama"/>
        <w:numPr>
          <w:ilvl w:val="0"/>
          <w:numId w:val="2"/>
        </w:numPr>
        <w:spacing w:line="264" w:lineRule="auto"/>
        <w:rPr>
          <w:rFonts w:cs="Tahoma"/>
          <w:szCs w:val="18"/>
        </w:rPr>
      </w:pPr>
      <w:r>
        <w:rPr>
          <w:rFonts w:cs="Tahoma"/>
          <w:szCs w:val="18"/>
        </w:rPr>
        <w:t>da bomo vsakokrat sprejeto naročilo izvedli v dogovorjenih rokih, kakovostno in v skladu s strokovnimi standardi;</w:t>
      </w:r>
    </w:p>
    <w:p w14:paraId="582F62BC" w14:textId="77777777" w:rsidR="007912D3" w:rsidRPr="008933D9" w:rsidRDefault="007912D3" w:rsidP="001C0B23">
      <w:pPr>
        <w:pStyle w:val="Odstavekseznama"/>
        <w:numPr>
          <w:ilvl w:val="0"/>
          <w:numId w:val="2"/>
        </w:numPr>
        <w:spacing w:line="264" w:lineRule="auto"/>
        <w:rPr>
          <w:rFonts w:cs="Tahoma"/>
          <w:szCs w:val="18"/>
        </w:rPr>
      </w:pPr>
      <w:r w:rsidRPr="008933D9">
        <w:rPr>
          <w:rFonts w:cs="Tahoma"/>
          <w:szCs w:val="18"/>
        </w:rPr>
        <w:t>sprejemamo do 30 dnevni brezobrestni plačilni rok od uradnega datuma prejema računa, ki ga bomo izstavili po vsakokratni opravljen</w:t>
      </w:r>
      <w:r>
        <w:rPr>
          <w:rFonts w:cs="Tahoma"/>
          <w:szCs w:val="18"/>
        </w:rPr>
        <w:t>em posameznem naročilu</w:t>
      </w:r>
      <w:r w:rsidRPr="008933D9">
        <w:rPr>
          <w:rFonts w:cs="Tahoma"/>
          <w:szCs w:val="18"/>
        </w:rPr>
        <w:t>;</w:t>
      </w:r>
    </w:p>
    <w:p w14:paraId="2CEBB591" w14:textId="77777777" w:rsidR="007912D3" w:rsidRDefault="007912D3" w:rsidP="001C0B23">
      <w:pPr>
        <w:pStyle w:val="Odstavekseznama"/>
        <w:numPr>
          <w:ilvl w:val="0"/>
          <w:numId w:val="2"/>
        </w:numPr>
        <w:spacing w:line="264" w:lineRule="auto"/>
        <w:rPr>
          <w:rFonts w:cs="Tahoma"/>
          <w:szCs w:val="18"/>
        </w:rPr>
      </w:pPr>
      <w:r w:rsidRPr="008933D9">
        <w:rPr>
          <w:rFonts w:cs="Tahoma"/>
          <w:szCs w:val="18"/>
        </w:rPr>
        <w:t xml:space="preserve">bomo k vsakemu izstavljenemu računu priložili vse dokumente, ki jih zahteva naročnik in ki bodo omogočali nadzor nad </w:t>
      </w:r>
      <w:r>
        <w:rPr>
          <w:rFonts w:cs="Tahoma"/>
          <w:szCs w:val="18"/>
        </w:rPr>
        <w:t>opravljenim delom;</w:t>
      </w:r>
    </w:p>
    <w:p w14:paraId="6BD66C15" w14:textId="77777777" w:rsidR="007912D3" w:rsidRPr="008933D9" w:rsidRDefault="007912D3" w:rsidP="001C0B23">
      <w:pPr>
        <w:pStyle w:val="Odstavekseznama"/>
        <w:numPr>
          <w:ilvl w:val="0"/>
          <w:numId w:val="2"/>
        </w:numPr>
        <w:spacing w:line="264" w:lineRule="auto"/>
        <w:rPr>
          <w:rFonts w:cs="Tahoma"/>
          <w:szCs w:val="18"/>
        </w:rPr>
      </w:pPr>
      <w:r w:rsidRPr="008933D9">
        <w:rPr>
          <w:rFonts w:cs="Tahoma"/>
          <w:szCs w:val="18"/>
        </w:rPr>
        <w:t>bomo račune, v kolikor bo naročnik to zahteval, pošiljali v elektronski obliki (e-Račun),</w:t>
      </w:r>
    </w:p>
    <w:p w14:paraId="1BFD4E47" w14:textId="77777777" w:rsidR="007912D3" w:rsidRPr="008933D9" w:rsidRDefault="007912D3" w:rsidP="001C0B23">
      <w:pPr>
        <w:pStyle w:val="Odstavekseznama"/>
        <w:numPr>
          <w:ilvl w:val="0"/>
          <w:numId w:val="2"/>
        </w:numPr>
        <w:spacing w:line="264" w:lineRule="auto"/>
        <w:rPr>
          <w:rFonts w:cs="Tahoma"/>
          <w:szCs w:val="18"/>
        </w:rPr>
      </w:pPr>
      <w:r w:rsidRPr="008933D9">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w:t>
      </w:r>
    </w:p>
    <w:p w14:paraId="5FB0BBF4" w14:textId="77777777" w:rsidR="007912D3" w:rsidRDefault="007912D3" w:rsidP="001C0B23">
      <w:pPr>
        <w:pStyle w:val="Odstavekseznama"/>
        <w:numPr>
          <w:ilvl w:val="0"/>
          <w:numId w:val="2"/>
        </w:numPr>
        <w:spacing w:line="264" w:lineRule="auto"/>
        <w:rPr>
          <w:rFonts w:cs="Tahoma"/>
          <w:szCs w:val="18"/>
        </w:rPr>
      </w:pPr>
      <w:r w:rsidRPr="008933D9">
        <w:rPr>
          <w:rFonts w:cs="Tahoma"/>
          <w:szCs w:val="18"/>
        </w:rPr>
        <w:t>smo seznanjeni s tem, da bomo morali v primeru, če bomo naročilo izvajali s podizvajalcem, podizvajalec pa ne bo zahteval neposrednega plačila, izvedena dela podizvajalcu plačevali sami, in da bomo morali v navedenem primeru na podlagi poziva naročnika poslati svojo pisno izjavo in pisno izjavo podizvajalca, da je podizvajalec prejel plačilo za izvedena dela v zvezi s predmetnim javnim naročilom</w:t>
      </w:r>
      <w:r>
        <w:rPr>
          <w:rFonts w:cs="Tahoma"/>
          <w:szCs w:val="18"/>
        </w:rPr>
        <w:t>.</w:t>
      </w:r>
    </w:p>
    <w:p w14:paraId="1A276865" w14:textId="77777777" w:rsidR="007912D3" w:rsidRDefault="007912D3" w:rsidP="007912D3">
      <w:pPr>
        <w:spacing w:line="264" w:lineRule="auto"/>
        <w:rPr>
          <w:rFonts w:cs="Tahoma"/>
          <w:szCs w:val="18"/>
        </w:rPr>
      </w:pPr>
    </w:p>
    <w:p w14:paraId="74DC9B9E" w14:textId="77777777" w:rsidR="007912D3" w:rsidRDefault="007912D3" w:rsidP="007912D3">
      <w:pPr>
        <w:spacing w:line="264" w:lineRule="auto"/>
        <w:rPr>
          <w:rFonts w:cs="Tahoma"/>
          <w:szCs w:val="18"/>
        </w:rPr>
      </w:pPr>
      <w:r w:rsidRPr="008933D9">
        <w:rPr>
          <w:rFonts w:cs="Tahoma"/>
          <w:szCs w:val="18"/>
        </w:rPr>
        <w:t xml:space="preserve">Ponudba velja </w:t>
      </w:r>
      <w:r>
        <w:rPr>
          <w:rFonts w:cs="Tahoma"/>
          <w:szCs w:val="18"/>
        </w:rPr>
        <w:t>do</w:t>
      </w:r>
      <w:r>
        <w:rPr>
          <w:rStyle w:val="Sprotnaopomba-sklic"/>
          <w:rFonts w:cs="Tahoma"/>
          <w:szCs w:val="18"/>
        </w:rPr>
        <w:footnoteReference w:id="11"/>
      </w:r>
      <w:r>
        <w:rPr>
          <w:rFonts w:cs="Tahoma"/>
          <w:szCs w:val="18"/>
        </w:rPr>
        <w:t xml:space="preserve"> ____________________</w:t>
      </w:r>
      <w:r w:rsidRPr="008933D9">
        <w:rPr>
          <w:rFonts w:cs="Tahoma"/>
          <w:szCs w:val="18"/>
        </w:rPr>
        <w:t>.</w:t>
      </w:r>
    </w:p>
    <w:p w14:paraId="4E4AEDB1" w14:textId="77777777" w:rsidR="007912D3" w:rsidRDefault="007912D3" w:rsidP="007912D3">
      <w:pPr>
        <w:spacing w:line="264" w:lineRule="auto"/>
        <w:rPr>
          <w:rFonts w:cs="Tahoma"/>
          <w:szCs w:val="18"/>
        </w:rPr>
      </w:pPr>
    </w:p>
    <w:p w14:paraId="2B8D6B5B" w14:textId="77777777" w:rsidR="007912D3" w:rsidRDefault="007912D3" w:rsidP="007912D3">
      <w:pPr>
        <w:spacing w:line="264" w:lineRule="auto"/>
        <w:rPr>
          <w:rFonts w:cs="Tahoma"/>
          <w:szCs w:val="18"/>
        </w:rPr>
      </w:pPr>
    </w:p>
    <w:p w14:paraId="6B5C438B" w14:textId="77777777" w:rsidR="007912D3" w:rsidRDefault="007912D3" w:rsidP="007912D3">
      <w:pPr>
        <w:spacing w:line="264" w:lineRule="auto"/>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2926"/>
        <w:gridCol w:w="2927"/>
      </w:tblGrid>
      <w:tr w:rsidR="007912D3" w:rsidRPr="00D64456" w14:paraId="7389DE6F" w14:textId="77777777" w:rsidTr="003755EE">
        <w:trPr>
          <w:trHeight w:val="680"/>
        </w:trPr>
        <w:tc>
          <w:tcPr>
            <w:tcW w:w="2926" w:type="dxa"/>
            <w:vAlign w:val="center"/>
          </w:tcPr>
          <w:p w14:paraId="4D982242" w14:textId="77777777" w:rsidR="007912D3" w:rsidRPr="00D64456" w:rsidRDefault="007912D3" w:rsidP="003755EE">
            <w:pPr>
              <w:spacing w:line="264" w:lineRule="auto"/>
              <w:rPr>
                <w:rFonts w:cs="Tahoma"/>
                <w:szCs w:val="18"/>
              </w:rPr>
            </w:pPr>
            <w:r w:rsidRPr="00D64456">
              <w:rPr>
                <w:rFonts w:cs="Tahoma"/>
                <w:szCs w:val="18"/>
              </w:rPr>
              <w:t>V:</w:t>
            </w:r>
          </w:p>
        </w:tc>
        <w:tc>
          <w:tcPr>
            <w:tcW w:w="2926" w:type="dxa"/>
            <w:vAlign w:val="center"/>
          </w:tcPr>
          <w:p w14:paraId="60671411" w14:textId="77777777" w:rsidR="007912D3" w:rsidRPr="00D64456" w:rsidRDefault="007912D3" w:rsidP="003755EE">
            <w:pPr>
              <w:spacing w:line="264" w:lineRule="auto"/>
              <w:jc w:val="center"/>
              <w:rPr>
                <w:rFonts w:cs="Tahoma"/>
                <w:szCs w:val="18"/>
              </w:rPr>
            </w:pPr>
            <w:r w:rsidRPr="00D64456">
              <w:rPr>
                <w:rFonts w:cs="Tahoma"/>
                <w:szCs w:val="18"/>
              </w:rPr>
              <w:t>Žig:</w:t>
            </w:r>
          </w:p>
        </w:tc>
        <w:tc>
          <w:tcPr>
            <w:tcW w:w="2927" w:type="dxa"/>
            <w:vAlign w:val="center"/>
          </w:tcPr>
          <w:p w14:paraId="6D79C510" w14:textId="77777777" w:rsidR="007912D3" w:rsidRPr="00D64456" w:rsidRDefault="007912D3" w:rsidP="003755EE">
            <w:pPr>
              <w:spacing w:line="264" w:lineRule="auto"/>
              <w:jc w:val="center"/>
              <w:rPr>
                <w:rFonts w:cs="Tahoma"/>
                <w:szCs w:val="18"/>
              </w:rPr>
            </w:pPr>
            <w:r w:rsidRPr="00D64456">
              <w:rPr>
                <w:rFonts w:cs="Tahoma"/>
                <w:szCs w:val="18"/>
              </w:rPr>
              <w:t>Podpis pooblaščene osebe:</w:t>
            </w:r>
          </w:p>
        </w:tc>
      </w:tr>
      <w:tr w:rsidR="007912D3" w:rsidRPr="00D64456" w14:paraId="2C585E2D" w14:textId="77777777" w:rsidTr="003755EE">
        <w:trPr>
          <w:trHeight w:val="680"/>
        </w:trPr>
        <w:tc>
          <w:tcPr>
            <w:tcW w:w="2926" w:type="dxa"/>
            <w:vAlign w:val="center"/>
          </w:tcPr>
          <w:p w14:paraId="0B27509F" w14:textId="77777777" w:rsidR="007912D3" w:rsidRPr="00D64456" w:rsidRDefault="007912D3" w:rsidP="003755EE">
            <w:pPr>
              <w:spacing w:line="264" w:lineRule="auto"/>
              <w:rPr>
                <w:rFonts w:cs="Tahoma"/>
                <w:szCs w:val="18"/>
              </w:rPr>
            </w:pPr>
            <w:r w:rsidRPr="00D64456">
              <w:rPr>
                <w:rFonts w:cs="Tahoma"/>
                <w:szCs w:val="18"/>
              </w:rPr>
              <w:t>Dne:</w:t>
            </w:r>
          </w:p>
        </w:tc>
        <w:tc>
          <w:tcPr>
            <w:tcW w:w="2926" w:type="dxa"/>
            <w:vAlign w:val="center"/>
          </w:tcPr>
          <w:p w14:paraId="7E4CA6D2" w14:textId="77777777" w:rsidR="007912D3" w:rsidRPr="00D64456" w:rsidRDefault="007912D3" w:rsidP="003755EE">
            <w:pPr>
              <w:spacing w:line="264" w:lineRule="auto"/>
              <w:jc w:val="center"/>
              <w:rPr>
                <w:rFonts w:cs="Tahoma"/>
                <w:szCs w:val="18"/>
              </w:rPr>
            </w:pPr>
          </w:p>
        </w:tc>
        <w:tc>
          <w:tcPr>
            <w:tcW w:w="2927" w:type="dxa"/>
            <w:vAlign w:val="center"/>
          </w:tcPr>
          <w:p w14:paraId="5DA8B5EE" w14:textId="77777777" w:rsidR="007912D3" w:rsidRPr="00D64456" w:rsidRDefault="007912D3" w:rsidP="003755EE">
            <w:pPr>
              <w:spacing w:line="264" w:lineRule="auto"/>
              <w:jc w:val="center"/>
              <w:rPr>
                <w:rFonts w:cs="Tahoma"/>
                <w:szCs w:val="18"/>
              </w:rPr>
            </w:pPr>
          </w:p>
        </w:tc>
      </w:tr>
    </w:tbl>
    <w:p w14:paraId="5521C1B5" w14:textId="77777777" w:rsidR="007912D3" w:rsidRDefault="007912D3" w:rsidP="007912D3">
      <w:pPr>
        <w:spacing w:line="264" w:lineRule="auto"/>
        <w:rPr>
          <w:rFonts w:cs="Tahoma"/>
          <w:szCs w:val="18"/>
        </w:rPr>
      </w:pPr>
    </w:p>
    <w:p w14:paraId="0B112309" w14:textId="77777777" w:rsidR="008933D9" w:rsidRDefault="008933D9">
      <w:pPr>
        <w:jc w:val="left"/>
        <w:rPr>
          <w:rFonts w:cs="Tahoma"/>
          <w:szCs w:val="18"/>
        </w:rPr>
      </w:pPr>
      <w:r>
        <w:rPr>
          <w:rFonts w:cs="Tahoma"/>
          <w:szCs w:val="18"/>
        </w:rPr>
        <w:br w:type="page"/>
      </w:r>
    </w:p>
    <w:p w14:paraId="2B79C16D" w14:textId="77777777" w:rsidR="0058130B" w:rsidRDefault="008933D9" w:rsidP="008933D9">
      <w:pPr>
        <w:pStyle w:val="Naslov2"/>
      </w:pPr>
      <w:bookmarkStart w:id="16" w:name="_Toc127122007"/>
      <w:r>
        <w:t xml:space="preserve">Obrazec št. </w:t>
      </w:r>
      <w:r w:rsidR="007912D3">
        <w:t>3</w:t>
      </w:r>
      <w:r>
        <w:t xml:space="preserve"> – </w:t>
      </w:r>
      <w:r w:rsidR="00C0328C">
        <w:t>P</w:t>
      </w:r>
      <w:r>
        <w:t>odatki o podizvajalcu in izjava podizvajalca</w:t>
      </w:r>
      <w:r w:rsidR="00062B05">
        <w:rPr>
          <w:rStyle w:val="Sprotnaopomba-sklic"/>
        </w:rPr>
        <w:footnoteReference w:id="12"/>
      </w:r>
      <w:bookmarkEnd w:id="16"/>
    </w:p>
    <w:p w14:paraId="78FE2C11" w14:textId="77777777" w:rsidR="0058130B" w:rsidRDefault="0058130B" w:rsidP="0058130B">
      <w:pPr>
        <w:spacing w:line="264" w:lineRule="auto"/>
        <w:rPr>
          <w:rFonts w:cs="Tahoma"/>
          <w:szCs w:val="18"/>
        </w:rPr>
      </w:pPr>
    </w:p>
    <w:p w14:paraId="49ED6E3A" w14:textId="7146C511" w:rsidR="002F4A13" w:rsidRDefault="002F4A13" w:rsidP="002F4A13">
      <w:pPr>
        <w:spacing w:line="264" w:lineRule="auto"/>
        <w:jc w:val="center"/>
        <w:rPr>
          <w:rFonts w:cs="Tahoma"/>
          <w:szCs w:val="18"/>
        </w:rPr>
      </w:pPr>
      <w:r>
        <w:rPr>
          <w:rFonts w:cs="Tahoma"/>
          <w:szCs w:val="18"/>
        </w:rPr>
        <w:t xml:space="preserve">JAVNO NAROČILO </w:t>
      </w:r>
      <w:r w:rsidR="00633E90">
        <w:rPr>
          <w:rFonts w:cs="Tahoma"/>
          <w:szCs w:val="18"/>
        </w:rPr>
        <w:t xml:space="preserve">SEČNJA, SPRAVILO, ŽAGANJE IN TRANSPORT LESA NA OBMOČJU GOZDOV V LASTI OBČINE KOČEVJE </w:t>
      </w:r>
      <w:r w:rsidR="00155EFA">
        <w:rPr>
          <w:rFonts w:cs="Tahoma"/>
          <w:szCs w:val="18"/>
        </w:rPr>
        <w:t>2023-2025</w:t>
      </w:r>
      <w:r w:rsidR="007912D3">
        <w:rPr>
          <w:rFonts w:cs="Tahoma"/>
          <w:szCs w:val="18"/>
        </w:rPr>
        <w:t xml:space="preserve"> </w:t>
      </w:r>
    </w:p>
    <w:p w14:paraId="34AA9032" w14:textId="77777777" w:rsidR="002F4A13" w:rsidRDefault="002F4A13" w:rsidP="0058130B">
      <w:pPr>
        <w:spacing w:line="264" w:lineRule="auto"/>
        <w:rPr>
          <w:rFonts w:cs="Tahoma"/>
          <w:szCs w:val="18"/>
        </w:rPr>
      </w:pPr>
    </w:p>
    <w:tbl>
      <w:tblPr>
        <w:tblStyle w:val="Tabelamrea"/>
        <w:tblW w:w="0" w:type="auto"/>
        <w:tblLook w:val="04A0" w:firstRow="1" w:lastRow="0" w:firstColumn="1" w:lastColumn="0" w:noHBand="0" w:noVBand="1"/>
      </w:tblPr>
      <w:tblGrid>
        <w:gridCol w:w="2122"/>
        <w:gridCol w:w="4390"/>
      </w:tblGrid>
      <w:tr w:rsidR="008933D9" w14:paraId="5F12B184" w14:textId="77777777" w:rsidTr="00DF62C8">
        <w:trPr>
          <w:trHeight w:val="442"/>
        </w:trPr>
        <w:tc>
          <w:tcPr>
            <w:tcW w:w="2122" w:type="dxa"/>
          </w:tcPr>
          <w:p w14:paraId="0E6AA1F0" w14:textId="77777777" w:rsidR="008933D9" w:rsidRDefault="008933D9" w:rsidP="00DF62C8">
            <w:r>
              <w:t>Ponudnik:</w:t>
            </w:r>
          </w:p>
        </w:tc>
        <w:tc>
          <w:tcPr>
            <w:tcW w:w="4390" w:type="dxa"/>
          </w:tcPr>
          <w:p w14:paraId="2BD32A83" w14:textId="6A1C7DA3" w:rsidR="008933D9" w:rsidRDefault="008933D9" w:rsidP="00DF62C8"/>
        </w:tc>
      </w:tr>
      <w:tr w:rsidR="008933D9" w14:paraId="5FB83392" w14:textId="77777777" w:rsidTr="00DF62C8">
        <w:trPr>
          <w:trHeight w:val="547"/>
        </w:trPr>
        <w:tc>
          <w:tcPr>
            <w:tcW w:w="2122" w:type="dxa"/>
          </w:tcPr>
          <w:p w14:paraId="6B30EB31" w14:textId="77777777" w:rsidR="008933D9" w:rsidRDefault="008933D9" w:rsidP="00DF62C8">
            <w:r>
              <w:t>Poslovni naslov:</w:t>
            </w:r>
          </w:p>
        </w:tc>
        <w:tc>
          <w:tcPr>
            <w:tcW w:w="4390" w:type="dxa"/>
          </w:tcPr>
          <w:p w14:paraId="12CD0EA9" w14:textId="620CC7F4" w:rsidR="008933D9" w:rsidRDefault="008933D9" w:rsidP="00DF62C8"/>
        </w:tc>
      </w:tr>
    </w:tbl>
    <w:p w14:paraId="389F6180" w14:textId="77777777" w:rsidR="008933D9" w:rsidRDefault="008933D9" w:rsidP="008933D9"/>
    <w:p w14:paraId="556C2FD5" w14:textId="77777777" w:rsidR="008933D9" w:rsidRDefault="008933D9" w:rsidP="008933D9"/>
    <w:tbl>
      <w:tblPr>
        <w:tblStyle w:val="Tabelamrea"/>
        <w:tblW w:w="0" w:type="auto"/>
        <w:tblLook w:val="04A0" w:firstRow="1" w:lastRow="0" w:firstColumn="1" w:lastColumn="0" w:noHBand="0" w:noVBand="1"/>
      </w:tblPr>
      <w:tblGrid>
        <w:gridCol w:w="2122"/>
        <w:gridCol w:w="4390"/>
      </w:tblGrid>
      <w:tr w:rsidR="008933D9" w14:paraId="1F9DA41C" w14:textId="77777777" w:rsidTr="00DF62C8">
        <w:trPr>
          <w:trHeight w:val="442"/>
        </w:trPr>
        <w:tc>
          <w:tcPr>
            <w:tcW w:w="2122" w:type="dxa"/>
          </w:tcPr>
          <w:p w14:paraId="3273F165" w14:textId="77777777" w:rsidR="008933D9" w:rsidRDefault="008933D9" w:rsidP="00DF62C8">
            <w:r>
              <w:t>Naročnik:</w:t>
            </w:r>
          </w:p>
        </w:tc>
        <w:tc>
          <w:tcPr>
            <w:tcW w:w="4390" w:type="dxa"/>
          </w:tcPr>
          <w:p w14:paraId="25008290" w14:textId="77777777" w:rsidR="008933D9" w:rsidRDefault="00A653D9" w:rsidP="00DF62C8">
            <w:r>
              <w:t>Kočevski les d.o.o.</w:t>
            </w:r>
          </w:p>
        </w:tc>
      </w:tr>
      <w:tr w:rsidR="008933D9" w14:paraId="3927B97C" w14:textId="77777777" w:rsidTr="00DF62C8">
        <w:trPr>
          <w:trHeight w:val="547"/>
        </w:trPr>
        <w:tc>
          <w:tcPr>
            <w:tcW w:w="2122" w:type="dxa"/>
          </w:tcPr>
          <w:p w14:paraId="7DAD78D2" w14:textId="77777777" w:rsidR="008933D9" w:rsidRDefault="008933D9" w:rsidP="00DF62C8">
            <w:r>
              <w:t>Poslovni naslov:</w:t>
            </w:r>
          </w:p>
        </w:tc>
        <w:tc>
          <w:tcPr>
            <w:tcW w:w="4390" w:type="dxa"/>
          </w:tcPr>
          <w:p w14:paraId="03010867" w14:textId="77777777" w:rsidR="008933D9" w:rsidRDefault="00A653D9" w:rsidP="00DF62C8">
            <w:r>
              <w:t>Trata XIV 6a</w:t>
            </w:r>
            <w:r w:rsidR="008933D9">
              <w:t>, 1330 Kočevje</w:t>
            </w:r>
          </w:p>
          <w:p w14:paraId="59AC117C" w14:textId="77777777" w:rsidR="008933D9" w:rsidRDefault="008933D9" w:rsidP="00DF62C8"/>
        </w:tc>
      </w:tr>
    </w:tbl>
    <w:p w14:paraId="4403A90E" w14:textId="77777777" w:rsidR="008933D9" w:rsidRPr="00C25A8D" w:rsidRDefault="008933D9" w:rsidP="008933D9"/>
    <w:p w14:paraId="5B796436" w14:textId="77777777" w:rsidR="0058130B" w:rsidRDefault="0058130B" w:rsidP="0058130B">
      <w:pPr>
        <w:spacing w:line="264" w:lineRule="auto"/>
        <w:rPr>
          <w:rFonts w:cs="Tahoma"/>
          <w:szCs w:val="18"/>
        </w:rPr>
      </w:pPr>
    </w:p>
    <w:p w14:paraId="5B065B8F" w14:textId="77777777" w:rsidR="008933D9" w:rsidRDefault="008933D9" w:rsidP="008933D9">
      <w:pPr>
        <w:spacing w:line="264" w:lineRule="auto"/>
        <w:rPr>
          <w:rFonts w:cs="Tahoma"/>
          <w:szCs w:val="18"/>
        </w:rPr>
      </w:pPr>
      <w:r>
        <w:rPr>
          <w:rFonts w:cs="Tahoma"/>
          <w:szCs w:val="18"/>
        </w:rPr>
        <w:t>Podatki o podizvajalcu:</w:t>
      </w:r>
    </w:p>
    <w:tbl>
      <w:tblPr>
        <w:tblStyle w:val="Tabelamrea"/>
        <w:tblW w:w="0" w:type="auto"/>
        <w:tblLook w:val="04A0" w:firstRow="1" w:lastRow="0" w:firstColumn="1" w:lastColumn="0" w:noHBand="0" w:noVBand="1"/>
      </w:tblPr>
      <w:tblGrid>
        <w:gridCol w:w="4389"/>
        <w:gridCol w:w="4390"/>
      </w:tblGrid>
      <w:tr w:rsidR="008933D9" w14:paraId="0BEF6AB4" w14:textId="77777777" w:rsidTr="00DF62C8">
        <w:trPr>
          <w:trHeight w:val="680"/>
        </w:trPr>
        <w:tc>
          <w:tcPr>
            <w:tcW w:w="4389" w:type="dxa"/>
          </w:tcPr>
          <w:p w14:paraId="1DF36507" w14:textId="77777777" w:rsidR="008933D9" w:rsidRDefault="008933D9" w:rsidP="00DF62C8">
            <w:pPr>
              <w:spacing w:line="264" w:lineRule="auto"/>
              <w:rPr>
                <w:rFonts w:cs="Tahoma"/>
                <w:szCs w:val="18"/>
              </w:rPr>
            </w:pPr>
            <w:r>
              <w:rPr>
                <w:rFonts w:cs="Tahoma"/>
                <w:szCs w:val="18"/>
              </w:rPr>
              <w:t>Naziv podizvajalca: (firma):</w:t>
            </w:r>
          </w:p>
        </w:tc>
        <w:tc>
          <w:tcPr>
            <w:tcW w:w="4390" w:type="dxa"/>
          </w:tcPr>
          <w:p w14:paraId="1D777C7C" w14:textId="1F5FD181" w:rsidR="008933D9" w:rsidRDefault="008933D9" w:rsidP="00DF62C8">
            <w:pPr>
              <w:spacing w:line="264" w:lineRule="auto"/>
              <w:rPr>
                <w:rFonts w:cs="Tahoma"/>
                <w:szCs w:val="18"/>
              </w:rPr>
            </w:pPr>
          </w:p>
        </w:tc>
      </w:tr>
      <w:tr w:rsidR="008933D9" w14:paraId="4E914E50" w14:textId="77777777" w:rsidTr="00DF62C8">
        <w:trPr>
          <w:trHeight w:val="680"/>
        </w:trPr>
        <w:tc>
          <w:tcPr>
            <w:tcW w:w="4389" w:type="dxa"/>
          </w:tcPr>
          <w:p w14:paraId="7ADD4411" w14:textId="77777777" w:rsidR="008933D9" w:rsidRDefault="008933D9" w:rsidP="00DF62C8">
            <w:pPr>
              <w:spacing w:line="264" w:lineRule="auto"/>
              <w:rPr>
                <w:rFonts w:cs="Tahoma"/>
                <w:szCs w:val="18"/>
              </w:rPr>
            </w:pPr>
            <w:r>
              <w:rPr>
                <w:rFonts w:cs="Tahoma"/>
                <w:szCs w:val="18"/>
              </w:rPr>
              <w:t>Naslov podizvajalca::</w:t>
            </w:r>
          </w:p>
        </w:tc>
        <w:tc>
          <w:tcPr>
            <w:tcW w:w="4390" w:type="dxa"/>
          </w:tcPr>
          <w:p w14:paraId="158947B9" w14:textId="39F510FD" w:rsidR="008933D9" w:rsidRDefault="008933D9" w:rsidP="00DF62C8">
            <w:pPr>
              <w:spacing w:line="264" w:lineRule="auto"/>
              <w:rPr>
                <w:rFonts w:cs="Tahoma"/>
                <w:szCs w:val="18"/>
              </w:rPr>
            </w:pPr>
          </w:p>
        </w:tc>
      </w:tr>
      <w:tr w:rsidR="008933D9" w14:paraId="4FC7A741" w14:textId="77777777" w:rsidTr="00DF62C8">
        <w:trPr>
          <w:trHeight w:val="680"/>
        </w:trPr>
        <w:tc>
          <w:tcPr>
            <w:tcW w:w="4389" w:type="dxa"/>
          </w:tcPr>
          <w:p w14:paraId="37761F31" w14:textId="77777777" w:rsidR="008933D9" w:rsidRDefault="008933D9" w:rsidP="00DF62C8">
            <w:pPr>
              <w:spacing w:line="264" w:lineRule="auto"/>
              <w:rPr>
                <w:rFonts w:cs="Tahoma"/>
                <w:szCs w:val="18"/>
              </w:rPr>
            </w:pPr>
            <w:r>
              <w:rPr>
                <w:rFonts w:cs="Tahoma"/>
                <w:szCs w:val="18"/>
              </w:rPr>
              <w:t>Matična številka:</w:t>
            </w:r>
          </w:p>
        </w:tc>
        <w:tc>
          <w:tcPr>
            <w:tcW w:w="4390" w:type="dxa"/>
          </w:tcPr>
          <w:p w14:paraId="49976342" w14:textId="09998C8F" w:rsidR="008933D9" w:rsidRDefault="008933D9" w:rsidP="00DF62C8">
            <w:pPr>
              <w:spacing w:line="264" w:lineRule="auto"/>
              <w:rPr>
                <w:rFonts w:cs="Tahoma"/>
                <w:szCs w:val="18"/>
              </w:rPr>
            </w:pPr>
          </w:p>
        </w:tc>
      </w:tr>
      <w:tr w:rsidR="008933D9" w14:paraId="69A556FB" w14:textId="77777777" w:rsidTr="00DF62C8">
        <w:trPr>
          <w:trHeight w:val="680"/>
        </w:trPr>
        <w:tc>
          <w:tcPr>
            <w:tcW w:w="4389" w:type="dxa"/>
          </w:tcPr>
          <w:p w14:paraId="39683F02" w14:textId="77777777" w:rsidR="008933D9" w:rsidRDefault="008933D9" w:rsidP="00DF62C8">
            <w:pPr>
              <w:spacing w:line="264" w:lineRule="auto"/>
              <w:rPr>
                <w:rFonts w:cs="Tahoma"/>
                <w:szCs w:val="18"/>
              </w:rPr>
            </w:pPr>
            <w:r>
              <w:rPr>
                <w:rFonts w:cs="Tahoma"/>
                <w:szCs w:val="18"/>
              </w:rPr>
              <w:t>Davčna številka:</w:t>
            </w:r>
          </w:p>
        </w:tc>
        <w:tc>
          <w:tcPr>
            <w:tcW w:w="4390" w:type="dxa"/>
          </w:tcPr>
          <w:p w14:paraId="6F45F3C2" w14:textId="62B20AD6" w:rsidR="008933D9" w:rsidRDefault="008933D9" w:rsidP="00DF62C8">
            <w:pPr>
              <w:spacing w:line="264" w:lineRule="auto"/>
              <w:rPr>
                <w:rFonts w:cs="Tahoma"/>
                <w:szCs w:val="18"/>
              </w:rPr>
            </w:pPr>
          </w:p>
        </w:tc>
      </w:tr>
      <w:tr w:rsidR="008933D9" w14:paraId="1E6D0E98" w14:textId="77777777" w:rsidTr="00DF62C8">
        <w:trPr>
          <w:trHeight w:val="680"/>
        </w:trPr>
        <w:tc>
          <w:tcPr>
            <w:tcW w:w="4389" w:type="dxa"/>
          </w:tcPr>
          <w:p w14:paraId="0706BE9E" w14:textId="77777777" w:rsidR="008933D9" w:rsidRDefault="008933D9" w:rsidP="00DF62C8">
            <w:pPr>
              <w:spacing w:line="264" w:lineRule="auto"/>
              <w:rPr>
                <w:rFonts w:cs="Tahoma"/>
                <w:szCs w:val="18"/>
              </w:rPr>
            </w:pPr>
            <w:r>
              <w:rPr>
                <w:rFonts w:cs="Tahoma"/>
                <w:szCs w:val="18"/>
              </w:rPr>
              <w:t>Pristojni finančni urad:</w:t>
            </w:r>
          </w:p>
        </w:tc>
        <w:tc>
          <w:tcPr>
            <w:tcW w:w="4390" w:type="dxa"/>
          </w:tcPr>
          <w:p w14:paraId="28CB684D" w14:textId="6356991E" w:rsidR="008933D9" w:rsidRDefault="008933D9" w:rsidP="00DF62C8">
            <w:pPr>
              <w:spacing w:line="264" w:lineRule="auto"/>
              <w:rPr>
                <w:rFonts w:cs="Tahoma"/>
                <w:szCs w:val="18"/>
              </w:rPr>
            </w:pPr>
          </w:p>
        </w:tc>
      </w:tr>
      <w:tr w:rsidR="008933D9" w14:paraId="0EB76796" w14:textId="77777777" w:rsidTr="00DF62C8">
        <w:trPr>
          <w:trHeight w:val="680"/>
        </w:trPr>
        <w:tc>
          <w:tcPr>
            <w:tcW w:w="4389" w:type="dxa"/>
          </w:tcPr>
          <w:p w14:paraId="58D58EAC" w14:textId="77777777" w:rsidR="008933D9" w:rsidRDefault="008933D9" w:rsidP="00DF62C8">
            <w:pPr>
              <w:spacing w:line="264" w:lineRule="auto"/>
              <w:rPr>
                <w:rFonts w:cs="Tahoma"/>
                <w:szCs w:val="18"/>
              </w:rPr>
            </w:pPr>
            <w:r>
              <w:rPr>
                <w:rFonts w:cs="Tahoma"/>
                <w:szCs w:val="18"/>
              </w:rPr>
              <w:t>Številka transakcijskega računa in banka:</w:t>
            </w:r>
          </w:p>
        </w:tc>
        <w:tc>
          <w:tcPr>
            <w:tcW w:w="4390" w:type="dxa"/>
          </w:tcPr>
          <w:p w14:paraId="13CF31D5" w14:textId="0C3D0AE3" w:rsidR="008933D9" w:rsidRDefault="008933D9" w:rsidP="00A5430D">
            <w:pPr>
              <w:spacing w:line="264" w:lineRule="auto"/>
              <w:rPr>
                <w:rFonts w:cs="Tahoma"/>
                <w:szCs w:val="18"/>
              </w:rPr>
            </w:pPr>
          </w:p>
        </w:tc>
      </w:tr>
      <w:tr w:rsidR="008933D9" w14:paraId="59889352" w14:textId="77777777" w:rsidTr="00DF62C8">
        <w:trPr>
          <w:trHeight w:val="680"/>
        </w:trPr>
        <w:tc>
          <w:tcPr>
            <w:tcW w:w="4389" w:type="dxa"/>
          </w:tcPr>
          <w:p w14:paraId="2D0DA99A" w14:textId="77777777" w:rsidR="008933D9" w:rsidRDefault="008933D9" w:rsidP="00DF62C8">
            <w:pPr>
              <w:spacing w:line="264" w:lineRule="auto"/>
              <w:rPr>
                <w:rFonts w:cs="Tahoma"/>
                <w:szCs w:val="18"/>
              </w:rPr>
            </w:pPr>
            <w:r>
              <w:rPr>
                <w:rFonts w:cs="Tahoma"/>
                <w:szCs w:val="18"/>
              </w:rPr>
              <w:t>Zakoniti zastopnik in funkcija:</w:t>
            </w:r>
          </w:p>
        </w:tc>
        <w:tc>
          <w:tcPr>
            <w:tcW w:w="4390" w:type="dxa"/>
          </w:tcPr>
          <w:p w14:paraId="0030570F" w14:textId="1CD76B07" w:rsidR="008933D9" w:rsidRDefault="008933D9" w:rsidP="00DF62C8">
            <w:pPr>
              <w:spacing w:line="264" w:lineRule="auto"/>
              <w:rPr>
                <w:rFonts w:cs="Tahoma"/>
                <w:szCs w:val="18"/>
              </w:rPr>
            </w:pPr>
          </w:p>
        </w:tc>
      </w:tr>
      <w:tr w:rsidR="008933D9" w14:paraId="4AAE9EFF" w14:textId="77777777" w:rsidTr="00DF62C8">
        <w:trPr>
          <w:trHeight w:val="680"/>
        </w:trPr>
        <w:tc>
          <w:tcPr>
            <w:tcW w:w="4389" w:type="dxa"/>
          </w:tcPr>
          <w:p w14:paraId="67888575" w14:textId="77777777" w:rsidR="008933D9" w:rsidRDefault="008933D9" w:rsidP="00DF62C8">
            <w:pPr>
              <w:spacing w:line="264" w:lineRule="auto"/>
              <w:rPr>
                <w:rFonts w:cs="Tahoma"/>
                <w:szCs w:val="18"/>
              </w:rPr>
            </w:pPr>
            <w:r>
              <w:rPr>
                <w:rFonts w:cs="Tahoma"/>
                <w:szCs w:val="18"/>
              </w:rPr>
              <w:t>Telefonska številka:</w:t>
            </w:r>
          </w:p>
        </w:tc>
        <w:tc>
          <w:tcPr>
            <w:tcW w:w="4390" w:type="dxa"/>
          </w:tcPr>
          <w:p w14:paraId="7B74CB77" w14:textId="77777777" w:rsidR="008933D9" w:rsidRDefault="008933D9" w:rsidP="00DF62C8">
            <w:pPr>
              <w:spacing w:line="264" w:lineRule="auto"/>
              <w:rPr>
                <w:rFonts w:cs="Tahoma"/>
                <w:szCs w:val="18"/>
              </w:rPr>
            </w:pPr>
          </w:p>
        </w:tc>
      </w:tr>
      <w:tr w:rsidR="008933D9" w14:paraId="0C12065D" w14:textId="77777777" w:rsidTr="00DF62C8">
        <w:trPr>
          <w:trHeight w:val="680"/>
        </w:trPr>
        <w:tc>
          <w:tcPr>
            <w:tcW w:w="4389" w:type="dxa"/>
          </w:tcPr>
          <w:p w14:paraId="281685C3" w14:textId="77777777" w:rsidR="008933D9" w:rsidRDefault="008933D9" w:rsidP="00DF62C8">
            <w:pPr>
              <w:spacing w:line="264" w:lineRule="auto"/>
              <w:rPr>
                <w:rFonts w:cs="Tahoma"/>
                <w:szCs w:val="18"/>
              </w:rPr>
            </w:pPr>
            <w:r>
              <w:rPr>
                <w:rFonts w:cs="Tahoma"/>
                <w:szCs w:val="18"/>
              </w:rPr>
              <w:t>Elektronski naslov podizvajalca::</w:t>
            </w:r>
          </w:p>
        </w:tc>
        <w:tc>
          <w:tcPr>
            <w:tcW w:w="4390" w:type="dxa"/>
          </w:tcPr>
          <w:p w14:paraId="03165D9D" w14:textId="77777777" w:rsidR="008933D9" w:rsidRDefault="008933D9" w:rsidP="00DF62C8">
            <w:pPr>
              <w:spacing w:line="264" w:lineRule="auto"/>
              <w:rPr>
                <w:rFonts w:cs="Tahoma"/>
                <w:szCs w:val="18"/>
              </w:rPr>
            </w:pPr>
          </w:p>
        </w:tc>
      </w:tr>
      <w:tr w:rsidR="008933D9" w14:paraId="2F04A930" w14:textId="77777777" w:rsidTr="00DF62C8">
        <w:trPr>
          <w:trHeight w:val="680"/>
        </w:trPr>
        <w:tc>
          <w:tcPr>
            <w:tcW w:w="4389" w:type="dxa"/>
          </w:tcPr>
          <w:p w14:paraId="2A8AC55A" w14:textId="77777777" w:rsidR="008933D9" w:rsidRDefault="008933D9" w:rsidP="00DF62C8">
            <w:pPr>
              <w:spacing w:line="264" w:lineRule="auto"/>
              <w:rPr>
                <w:rFonts w:cs="Tahoma"/>
                <w:szCs w:val="18"/>
              </w:rPr>
            </w:pPr>
            <w:r>
              <w:rPr>
                <w:rFonts w:cs="Tahoma"/>
                <w:szCs w:val="18"/>
              </w:rPr>
              <w:t>Kontaktna oseba:</w:t>
            </w:r>
          </w:p>
        </w:tc>
        <w:tc>
          <w:tcPr>
            <w:tcW w:w="4390" w:type="dxa"/>
          </w:tcPr>
          <w:p w14:paraId="28C1D492" w14:textId="77777777" w:rsidR="008933D9" w:rsidRDefault="008933D9" w:rsidP="00DF62C8">
            <w:pPr>
              <w:spacing w:line="264" w:lineRule="auto"/>
              <w:rPr>
                <w:rFonts w:cs="Tahoma"/>
                <w:szCs w:val="18"/>
              </w:rPr>
            </w:pPr>
          </w:p>
        </w:tc>
      </w:tr>
      <w:tr w:rsidR="008933D9" w14:paraId="5B0B0B41" w14:textId="77777777" w:rsidTr="00DF62C8">
        <w:trPr>
          <w:trHeight w:val="680"/>
        </w:trPr>
        <w:tc>
          <w:tcPr>
            <w:tcW w:w="4389" w:type="dxa"/>
          </w:tcPr>
          <w:p w14:paraId="60DB64D9" w14:textId="77777777" w:rsidR="008933D9" w:rsidRDefault="008933D9" w:rsidP="00DF62C8">
            <w:pPr>
              <w:spacing w:line="264" w:lineRule="auto"/>
              <w:rPr>
                <w:rFonts w:cs="Tahoma"/>
                <w:szCs w:val="18"/>
              </w:rPr>
            </w:pPr>
            <w:r>
              <w:rPr>
                <w:rFonts w:cs="Tahoma"/>
                <w:szCs w:val="18"/>
              </w:rPr>
              <w:t>Telefonska številka kontaktne osebe:</w:t>
            </w:r>
          </w:p>
        </w:tc>
        <w:tc>
          <w:tcPr>
            <w:tcW w:w="4390" w:type="dxa"/>
          </w:tcPr>
          <w:p w14:paraId="5BB8C930" w14:textId="77777777" w:rsidR="008933D9" w:rsidRDefault="008933D9" w:rsidP="00DF62C8">
            <w:pPr>
              <w:spacing w:line="264" w:lineRule="auto"/>
              <w:rPr>
                <w:rFonts w:cs="Tahoma"/>
                <w:szCs w:val="18"/>
              </w:rPr>
            </w:pPr>
          </w:p>
        </w:tc>
      </w:tr>
      <w:tr w:rsidR="008933D9" w14:paraId="23A80767" w14:textId="77777777" w:rsidTr="00DF62C8">
        <w:trPr>
          <w:trHeight w:val="680"/>
        </w:trPr>
        <w:tc>
          <w:tcPr>
            <w:tcW w:w="4389" w:type="dxa"/>
          </w:tcPr>
          <w:p w14:paraId="51BBAE21" w14:textId="77777777" w:rsidR="008933D9" w:rsidRDefault="008933D9" w:rsidP="00DF62C8">
            <w:pPr>
              <w:spacing w:line="264" w:lineRule="auto"/>
              <w:rPr>
                <w:rFonts w:cs="Tahoma"/>
                <w:szCs w:val="18"/>
              </w:rPr>
            </w:pPr>
            <w:r>
              <w:rPr>
                <w:rFonts w:cs="Tahoma"/>
                <w:szCs w:val="18"/>
              </w:rPr>
              <w:t>Elektronski naslov kontaktne osebe:</w:t>
            </w:r>
          </w:p>
        </w:tc>
        <w:tc>
          <w:tcPr>
            <w:tcW w:w="4390" w:type="dxa"/>
          </w:tcPr>
          <w:p w14:paraId="281408F3" w14:textId="77777777" w:rsidR="008933D9" w:rsidRDefault="008933D9" w:rsidP="00DF62C8">
            <w:pPr>
              <w:spacing w:line="264" w:lineRule="auto"/>
              <w:rPr>
                <w:rFonts w:cs="Tahoma"/>
                <w:szCs w:val="18"/>
              </w:rPr>
            </w:pPr>
          </w:p>
        </w:tc>
      </w:tr>
    </w:tbl>
    <w:p w14:paraId="0030CBF2" w14:textId="77777777" w:rsidR="0058130B" w:rsidRDefault="0058130B" w:rsidP="0058130B">
      <w:pPr>
        <w:spacing w:line="264" w:lineRule="auto"/>
        <w:rPr>
          <w:rFonts w:cs="Tahoma"/>
          <w:szCs w:val="18"/>
        </w:rPr>
      </w:pPr>
    </w:p>
    <w:p w14:paraId="6B0CA800" w14:textId="77777777" w:rsidR="002F4A13" w:rsidRDefault="002F4A13" w:rsidP="0058130B">
      <w:pPr>
        <w:spacing w:line="264" w:lineRule="auto"/>
        <w:rPr>
          <w:rFonts w:cs="Tahoma"/>
          <w:szCs w:val="18"/>
        </w:rPr>
      </w:pPr>
    </w:p>
    <w:p w14:paraId="5F9604D5" w14:textId="77777777" w:rsidR="0058130B" w:rsidRDefault="008933D9" w:rsidP="0058130B">
      <w:pPr>
        <w:spacing w:line="264" w:lineRule="auto"/>
        <w:rPr>
          <w:rFonts w:cs="Tahoma"/>
          <w:szCs w:val="18"/>
        </w:rPr>
      </w:pPr>
      <w:r>
        <w:rPr>
          <w:rFonts w:cs="Tahoma"/>
          <w:szCs w:val="18"/>
        </w:rPr>
        <w:t>Dela, ki jih bo izvajal podizvajalec:</w:t>
      </w:r>
    </w:p>
    <w:tbl>
      <w:tblPr>
        <w:tblStyle w:val="Tabelamrea"/>
        <w:tblW w:w="0" w:type="auto"/>
        <w:tblLook w:val="04A0" w:firstRow="1" w:lastRow="0" w:firstColumn="1" w:lastColumn="0" w:noHBand="0" w:noVBand="1"/>
      </w:tblPr>
      <w:tblGrid>
        <w:gridCol w:w="8779"/>
      </w:tblGrid>
      <w:tr w:rsidR="00062B05" w14:paraId="6942ABCA" w14:textId="77777777" w:rsidTr="00062B05">
        <w:tc>
          <w:tcPr>
            <w:tcW w:w="8779" w:type="dxa"/>
          </w:tcPr>
          <w:p w14:paraId="194438C5" w14:textId="0F31A6BD" w:rsidR="00062B05" w:rsidRDefault="00062B05" w:rsidP="0058130B">
            <w:pPr>
              <w:spacing w:line="264" w:lineRule="auto"/>
              <w:rPr>
                <w:rFonts w:cs="Tahoma"/>
                <w:szCs w:val="18"/>
              </w:rPr>
            </w:pPr>
          </w:p>
        </w:tc>
      </w:tr>
      <w:tr w:rsidR="00062B05" w14:paraId="5694387A" w14:textId="77777777" w:rsidTr="00062B05">
        <w:tc>
          <w:tcPr>
            <w:tcW w:w="8779" w:type="dxa"/>
          </w:tcPr>
          <w:p w14:paraId="3DC55680" w14:textId="77777777" w:rsidR="00062B05" w:rsidRDefault="00062B05" w:rsidP="0058130B">
            <w:pPr>
              <w:spacing w:line="264" w:lineRule="auto"/>
              <w:rPr>
                <w:rFonts w:cs="Tahoma"/>
                <w:szCs w:val="18"/>
              </w:rPr>
            </w:pPr>
          </w:p>
        </w:tc>
      </w:tr>
      <w:tr w:rsidR="00062B05" w14:paraId="45347C69" w14:textId="77777777" w:rsidTr="00062B05">
        <w:tc>
          <w:tcPr>
            <w:tcW w:w="8779" w:type="dxa"/>
          </w:tcPr>
          <w:p w14:paraId="0F478135" w14:textId="77777777" w:rsidR="00062B05" w:rsidRDefault="00062B05" w:rsidP="0058130B">
            <w:pPr>
              <w:spacing w:line="264" w:lineRule="auto"/>
              <w:rPr>
                <w:rFonts w:cs="Tahoma"/>
                <w:szCs w:val="18"/>
              </w:rPr>
            </w:pPr>
          </w:p>
        </w:tc>
      </w:tr>
      <w:tr w:rsidR="00062B05" w14:paraId="4BD31976" w14:textId="77777777" w:rsidTr="00062B05">
        <w:tc>
          <w:tcPr>
            <w:tcW w:w="8779" w:type="dxa"/>
          </w:tcPr>
          <w:p w14:paraId="09959DCB" w14:textId="77777777" w:rsidR="00062B05" w:rsidRDefault="00062B05" w:rsidP="0058130B">
            <w:pPr>
              <w:spacing w:line="264" w:lineRule="auto"/>
              <w:rPr>
                <w:rFonts w:cs="Tahoma"/>
                <w:szCs w:val="18"/>
              </w:rPr>
            </w:pPr>
          </w:p>
        </w:tc>
      </w:tr>
    </w:tbl>
    <w:p w14:paraId="7C849DDA" w14:textId="77777777" w:rsidR="00062B05" w:rsidRDefault="00062B05" w:rsidP="00062B05">
      <w:pPr>
        <w:pStyle w:val="Telobesedila"/>
        <w:spacing w:line="264" w:lineRule="auto"/>
        <w:rPr>
          <w:rFonts w:ascii="Arial" w:hAnsi="Arial" w:cs="Arial"/>
          <w:sz w:val="20"/>
          <w:szCs w:val="18"/>
        </w:rPr>
      </w:pPr>
    </w:p>
    <w:p w14:paraId="06A8BA2C" w14:textId="682C33C3" w:rsidR="00062B05" w:rsidRDefault="00062B05" w:rsidP="00062B05">
      <w:pPr>
        <w:pStyle w:val="Telobesedila"/>
        <w:spacing w:line="264" w:lineRule="auto"/>
        <w:rPr>
          <w:rFonts w:ascii="Arial" w:hAnsi="Arial" w:cs="Arial"/>
          <w:sz w:val="20"/>
          <w:szCs w:val="18"/>
        </w:rPr>
      </w:pPr>
      <w:r w:rsidRPr="00062B05">
        <w:rPr>
          <w:rFonts w:ascii="Arial" w:hAnsi="Arial" w:cs="Arial"/>
          <w:sz w:val="20"/>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JN </w:t>
      </w:r>
      <w:r w:rsidR="00633E90">
        <w:rPr>
          <w:rFonts w:ascii="Arial" w:hAnsi="Arial" w:cs="Arial"/>
          <w:sz w:val="20"/>
          <w:szCs w:val="18"/>
        </w:rPr>
        <w:t xml:space="preserve">SEČNJA, SPRAVILO, ŽAGANJE IN TRANSPORT LESA NA OBMOČJU GOZDOV V LASTI OBČINE KOČEVJE </w:t>
      </w:r>
      <w:r w:rsidR="00155EFA">
        <w:rPr>
          <w:rFonts w:ascii="Arial" w:hAnsi="Arial" w:cs="Arial"/>
          <w:sz w:val="20"/>
          <w:szCs w:val="18"/>
        </w:rPr>
        <w:t>2023-2025</w:t>
      </w:r>
      <w:r w:rsidR="007912D3">
        <w:rPr>
          <w:rFonts w:ascii="Arial" w:hAnsi="Arial" w:cs="Arial"/>
          <w:sz w:val="20"/>
          <w:szCs w:val="18"/>
        </w:rPr>
        <w:t xml:space="preserve"> </w:t>
      </w:r>
      <w:r w:rsidRPr="00062B05">
        <w:rPr>
          <w:rFonts w:ascii="Arial" w:hAnsi="Arial" w:cs="Arial"/>
          <w:sz w:val="20"/>
          <w:szCs w:val="18"/>
        </w:rPr>
        <w:t xml:space="preserve"> pri katerem</w:t>
      </w:r>
      <w:r>
        <w:rPr>
          <w:rFonts w:ascii="Arial" w:hAnsi="Arial" w:cs="Arial"/>
          <w:sz w:val="20"/>
          <w:szCs w:val="18"/>
        </w:rPr>
        <w:t xml:space="preserve"> </w:t>
      </w:r>
      <w:r w:rsidRPr="00062B05">
        <w:rPr>
          <w:rFonts w:ascii="Arial" w:hAnsi="Arial" w:cs="Arial"/>
          <w:sz w:val="20"/>
          <w:szCs w:val="18"/>
        </w:rPr>
        <w:t>nastopamo kot podizvajalec</w:t>
      </w:r>
      <w:r>
        <w:rPr>
          <w:rStyle w:val="Sprotnaopomba-sklic"/>
          <w:rFonts w:ascii="Arial" w:hAnsi="Arial" w:cs="Arial"/>
          <w:sz w:val="20"/>
          <w:szCs w:val="18"/>
        </w:rPr>
        <w:footnoteReference w:id="13"/>
      </w:r>
      <w:r w:rsidRPr="00062B05">
        <w:rPr>
          <w:rFonts w:ascii="Arial" w:hAnsi="Arial" w:cs="Arial"/>
          <w:sz w:val="20"/>
          <w:szCs w:val="18"/>
        </w:rPr>
        <w:t>:</w:t>
      </w:r>
    </w:p>
    <w:p w14:paraId="11FAD4C6" w14:textId="77777777" w:rsidR="00062B05" w:rsidRDefault="00062B05" w:rsidP="00062B05">
      <w:pPr>
        <w:pStyle w:val="Telobesedila"/>
        <w:spacing w:line="264" w:lineRule="auto"/>
        <w:rPr>
          <w:rFonts w:ascii="Arial" w:hAnsi="Arial" w:cs="Arial"/>
          <w:sz w:val="20"/>
          <w:szCs w:val="18"/>
        </w:rPr>
      </w:pPr>
    </w:p>
    <w:p w14:paraId="5EC1588A" w14:textId="77777777" w:rsidR="00062B05" w:rsidRDefault="00062B05" w:rsidP="001C0B23">
      <w:pPr>
        <w:pStyle w:val="Telobesedila"/>
        <w:numPr>
          <w:ilvl w:val="0"/>
          <w:numId w:val="2"/>
        </w:numPr>
        <w:spacing w:line="264" w:lineRule="auto"/>
        <w:rPr>
          <w:rFonts w:ascii="Arial" w:hAnsi="Arial" w:cs="Arial"/>
          <w:sz w:val="20"/>
          <w:szCs w:val="18"/>
        </w:rPr>
      </w:pPr>
      <w:r w:rsidRPr="00062B05">
        <w:rPr>
          <w:rFonts w:ascii="Arial" w:hAnsi="Arial" w:cs="Arial"/>
          <w:b/>
          <w:sz w:val="20"/>
          <w:szCs w:val="18"/>
        </w:rPr>
        <w:t>DA</w:t>
      </w:r>
      <w:r w:rsidRPr="00062B05">
        <w:rPr>
          <w:rFonts w:ascii="Arial" w:hAnsi="Arial" w:cs="Arial"/>
          <w:sz w:val="20"/>
          <w:szCs w:val="18"/>
        </w:rPr>
        <w:t xml:space="preserve"> – zahtevamo neposredno plačilo</w:t>
      </w:r>
      <w:r>
        <w:rPr>
          <w:rFonts w:ascii="Arial" w:hAnsi="Arial" w:cs="Arial"/>
          <w:sz w:val="20"/>
          <w:szCs w:val="18"/>
        </w:rPr>
        <w:t xml:space="preserve"> - </w:t>
      </w:r>
      <w:r w:rsidRPr="00062B05">
        <w:rPr>
          <w:rFonts w:ascii="Arial" w:hAnsi="Arial" w:cs="Arial"/>
          <w:sz w:val="20"/>
          <w:szCs w:val="18"/>
        </w:rPr>
        <w:t>Kot podizvajalec soglašamo, da naročnik namesto ponudniku (dobavitelju) pri katerem nastopamo kot podizvajalec, poravnava našo terjatev do ponudnika (dobavitelja), in sicer na podlagi izstavljenega računa, ki ga bo predhodno potrdil ponudnik (dobavitelj) in bo priloga računu, ki ga bo naročniku izstavil ponudnik (dobavitelj).</w:t>
      </w:r>
    </w:p>
    <w:p w14:paraId="3A6E9135" w14:textId="7ED6672A" w:rsidR="00062B05" w:rsidRDefault="00062B05" w:rsidP="00062B05">
      <w:pPr>
        <w:pStyle w:val="Telobesedila"/>
        <w:spacing w:line="264" w:lineRule="auto"/>
        <w:rPr>
          <w:rFonts w:ascii="Arial" w:hAnsi="Arial" w:cs="Arial"/>
          <w:sz w:val="20"/>
          <w:szCs w:val="18"/>
        </w:rPr>
      </w:pPr>
    </w:p>
    <w:p w14:paraId="3EC56762" w14:textId="77777777" w:rsidR="00062B05" w:rsidRPr="00062B05" w:rsidRDefault="00062B05" w:rsidP="001C0B23">
      <w:pPr>
        <w:pStyle w:val="Telobesedila"/>
        <w:numPr>
          <w:ilvl w:val="0"/>
          <w:numId w:val="2"/>
        </w:numPr>
        <w:spacing w:line="264" w:lineRule="auto"/>
        <w:rPr>
          <w:rFonts w:ascii="Arial" w:hAnsi="Arial" w:cs="Arial"/>
          <w:sz w:val="20"/>
          <w:szCs w:val="18"/>
        </w:rPr>
      </w:pPr>
      <w:r w:rsidRPr="00062B05">
        <w:rPr>
          <w:rFonts w:ascii="Arial" w:hAnsi="Arial" w:cs="Arial"/>
          <w:b/>
          <w:sz w:val="20"/>
          <w:szCs w:val="18"/>
        </w:rPr>
        <w:t>NE</w:t>
      </w:r>
      <w:r>
        <w:rPr>
          <w:rFonts w:ascii="Arial" w:hAnsi="Arial" w:cs="Arial"/>
          <w:sz w:val="20"/>
          <w:szCs w:val="18"/>
        </w:rPr>
        <w:t xml:space="preserve"> </w:t>
      </w:r>
      <w:r w:rsidRPr="00062B05">
        <w:rPr>
          <w:rFonts w:ascii="Arial" w:hAnsi="Arial" w:cs="Arial"/>
          <w:sz w:val="20"/>
          <w:szCs w:val="18"/>
        </w:rPr>
        <w:t>– ne zahtevamo neposrednega plačila</w:t>
      </w:r>
      <w:r>
        <w:rPr>
          <w:rFonts w:ascii="Arial" w:hAnsi="Arial" w:cs="Arial"/>
          <w:sz w:val="20"/>
          <w:szCs w:val="18"/>
        </w:rPr>
        <w:t xml:space="preserve"> - </w:t>
      </w:r>
      <w:r w:rsidRPr="00062B05">
        <w:rPr>
          <w:rFonts w:ascii="Arial" w:hAnsi="Arial" w:cs="Arial"/>
          <w:sz w:val="20"/>
          <w:szCs w:val="18"/>
        </w:rPr>
        <w:t>Plačilo za izvedeno delo bomo prejeli s strani ponudnika (dobavitelja). Seznanjeni smo, da mora ponudnik (dobavitelj) najpozneje v 60 dneh od plačila končnega računa s strani naročnika, naročniku poslati svojo pisno izjavo, da je poplačal vse obveznosti do nas kot podizvajalca, kateri mora priložiti našo pisno izjavo, da smo prejeli plačilo za vsa dela, ki jih bomo izvedli.</w:t>
      </w:r>
    </w:p>
    <w:p w14:paraId="361BFF3B" w14:textId="77777777" w:rsidR="00062B05" w:rsidRPr="00062B05" w:rsidRDefault="00062B05" w:rsidP="00062B05">
      <w:pPr>
        <w:pStyle w:val="Telobesedila"/>
        <w:spacing w:line="264" w:lineRule="auto"/>
        <w:rPr>
          <w:rFonts w:ascii="Arial" w:hAnsi="Arial" w:cs="Arial"/>
          <w:szCs w:val="16"/>
        </w:rPr>
      </w:pPr>
    </w:p>
    <w:p w14:paraId="6B1B5219" w14:textId="77777777" w:rsidR="0058130B" w:rsidRDefault="0058130B" w:rsidP="0058130B">
      <w:pPr>
        <w:spacing w:line="264" w:lineRule="auto"/>
        <w:rPr>
          <w:rFonts w:cs="Tahoma"/>
          <w:szCs w:val="18"/>
        </w:rPr>
      </w:pPr>
    </w:p>
    <w:p w14:paraId="122976DB" w14:textId="77777777" w:rsidR="0058130B" w:rsidRDefault="0058130B" w:rsidP="0058130B">
      <w:pPr>
        <w:spacing w:line="264" w:lineRule="auto"/>
        <w:rPr>
          <w:rFonts w:cs="Tahoma"/>
          <w:szCs w:val="18"/>
        </w:rPr>
      </w:pPr>
    </w:p>
    <w:tbl>
      <w:tblPr>
        <w:tblStyle w:val="Tabelamrea"/>
        <w:tblW w:w="0" w:type="auto"/>
        <w:tblLook w:val="04A0" w:firstRow="1" w:lastRow="0" w:firstColumn="1" w:lastColumn="0" w:noHBand="0" w:noVBand="1"/>
      </w:tblPr>
      <w:tblGrid>
        <w:gridCol w:w="2926"/>
        <w:gridCol w:w="2926"/>
        <w:gridCol w:w="2927"/>
      </w:tblGrid>
      <w:tr w:rsidR="00062B05" w14:paraId="74D71DB9" w14:textId="77777777" w:rsidTr="00DF62C8">
        <w:trPr>
          <w:trHeight w:val="680"/>
        </w:trPr>
        <w:tc>
          <w:tcPr>
            <w:tcW w:w="2926" w:type="dxa"/>
            <w:vAlign w:val="center"/>
          </w:tcPr>
          <w:p w14:paraId="5BC16714" w14:textId="77777777" w:rsidR="00062B05" w:rsidRDefault="00062B05" w:rsidP="00DF62C8">
            <w:pPr>
              <w:spacing w:line="264" w:lineRule="auto"/>
              <w:rPr>
                <w:rFonts w:cs="Tahoma"/>
                <w:szCs w:val="18"/>
              </w:rPr>
            </w:pPr>
            <w:r>
              <w:rPr>
                <w:rFonts w:cs="Tahoma"/>
                <w:szCs w:val="18"/>
              </w:rPr>
              <w:t>V:</w:t>
            </w:r>
          </w:p>
        </w:tc>
        <w:tc>
          <w:tcPr>
            <w:tcW w:w="2926" w:type="dxa"/>
            <w:vAlign w:val="center"/>
          </w:tcPr>
          <w:p w14:paraId="259C5AF6" w14:textId="77777777" w:rsidR="00062B05" w:rsidRDefault="00062B05" w:rsidP="00DF62C8">
            <w:pPr>
              <w:spacing w:line="264" w:lineRule="auto"/>
              <w:jc w:val="center"/>
              <w:rPr>
                <w:rFonts w:cs="Tahoma"/>
                <w:szCs w:val="18"/>
              </w:rPr>
            </w:pPr>
            <w:r>
              <w:rPr>
                <w:rFonts w:cs="Tahoma"/>
                <w:szCs w:val="18"/>
              </w:rPr>
              <w:t>Žig:</w:t>
            </w:r>
          </w:p>
        </w:tc>
        <w:tc>
          <w:tcPr>
            <w:tcW w:w="2927" w:type="dxa"/>
            <w:vAlign w:val="center"/>
          </w:tcPr>
          <w:p w14:paraId="7A5A4A08" w14:textId="77777777" w:rsidR="00062B05" w:rsidRDefault="00062B05" w:rsidP="00DF62C8">
            <w:pPr>
              <w:spacing w:line="264" w:lineRule="auto"/>
              <w:jc w:val="center"/>
              <w:rPr>
                <w:rFonts w:cs="Tahoma"/>
                <w:szCs w:val="18"/>
              </w:rPr>
            </w:pPr>
            <w:r>
              <w:rPr>
                <w:rFonts w:cs="Tahoma"/>
                <w:szCs w:val="18"/>
              </w:rPr>
              <w:t>Podpis pooblaščene osebe podizvajalca:</w:t>
            </w:r>
          </w:p>
        </w:tc>
      </w:tr>
      <w:tr w:rsidR="00062B05" w14:paraId="4E0D7828" w14:textId="77777777" w:rsidTr="00DF62C8">
        <w:trPr>
          <w:trHeight w:val="680"/>
        </w:trPr>
        <w:tc>
          <w:tcPr>
            <w:tcW w:w="2926" w:type="dxa"/>
            <w:vAlign w:val="center"/>
          </w:tcPr>
          <w:p w14:paraId="7B9C361E" w14:textId="77777777" w:rsidR="00062B05" w:rsidRDefault="00062B05" w:rsidP="00DF62C8">
            <w:pPr>
              <w:spacing w:line="264" w:lineRule="auto"/>
              <w:rPr>
                <w:rFonts w:cs="Tahoma"/>
                <w:szCs w:val="18"/>
              </w:rPr>
            </w:pPr>
            <w:r>
              <w:rPr>
                <w:rFonts w:cs="Tahoma"/>
                <w:szCs w:val="18"/>
              </w:rPr>
              <w:t>Dne:</w:t>
            </w:r>
          </w:p>
        </w:tc>
        <w:tc>
          <w:tcPr>
            <w:tcW w:w="2926" w:type="dxa"/>
            <w:vAlign w:val="center"/>
          </w:tcPr>
          <w:p w14:paraId="32D51D1A" w14:textId="77777777" w:rsidR="00062B05" w:rsidRDefault="00062B05" w:rsidP="00DF62C8">
            <w:pPr>
              <w:spacing w:line="264" w:lineRule="auto"/>
              <w:jc w:val="center"/>
              <w:rPr>
                <w:rFonts w:cs="Tahoma"/>
                <w:szCs w:val="18"/>
              </w:rPr>
            </w:pPr>
          </w:p>
        </w:tc>
        <w:tc>
          <w:tcPr>
            <w:tcW w:w="2927" w:type="dxa"/>
            <w:vAlign w:val="center"/>
          </w:tcPr>
          <w:p w14:paraId="34CA4031" w14:textId="77777777" w:rsidR="00062B05" w:rsidRDefault="00062B05" w:rsidP="00DF62C8">
            <w:pPr>
              <w:spacing w:line="264" w:lineRule="auto"/>
              <w:jc w:val="center"/>
              <w:rPr>
                <w:rFonts w:cs="Tahoma"/>
                <w:szCs w:val="18"/>
              </w:rPr>
            </w:pPr>
          </w:p>
        </w:tc>
      </w:tr>
    </w:tbl>
    <w:p w14:paraId="75C786FF" w14:textId="77777777" w:rsidR="0058130B" w:rsidRDefault="0058130B" w:rsidP="0058130B">
      <w:pPr>
        <w:spacing w:line="264" w:lineRule="auto"/>
        <w:rPr>
          <w:rFonts w:cs="Tahoma"/>
          <w:szCs w:val="18"/>
        </w:rPr>
      </w:pPr>
    </w:p>
    <w:p w14:paraId="0292D722" w14:textId="77777777" w:rsidR="00062B05" w:rsidRDefault="00062B05">
      <w:pPr>
        <w:jc w:val="left"/>
        <w:rPr>
          <w:rFonts w:cs="Tahoma"/>
          <w:szCs w:val="18"/>
        </w:rPr>
      </w:pPr>
      <w:r>
        <w:rPr>
          <w:rFonts w:cs="Tahoma"/>
          <w:szCs w:val="18"/>
        </w:rPr>
        <w:br w:type="page"/>
      </w:r>
    </w:p>
    <w:p w14:paraId="5653D571" w14:textId="77777777" w:rsidR="0058130B" w:rsidRDefault="00062B05" w:rsidP="00062B05">
      <w:pPr>
        <w:pStyle w:val="Naslov2"/>
      </w:pPr>
      <w:bookmarkStart w:id="17" w:name="_Toc127122008"/>
      <w:r>
        <w:t xml:space="preserve">Obrazec št. </w:t>
      </w:r>
      <w:r w:rsidR="007912D3">
        <w:t>4</w:t>
      </w:r>
      <w:r>
        <w:t xml:space="preserve"> - </w:t>
      </w:r>
      <w:r w:rsidRPr="00062B05">
        <w:t xml:space="preserve">Podatki o </w:t>
      </w:r>
      <w:proofErr w:type="spellStart"/>
      <w:r w:rsidRPr="00062B05">
        <w:t>soponudniku</w:t>
      </w:r>
      <w:proofErr w:type="spellEnd"/>
      <w:r w:rsidRPr="00062B05">
        <w:t xml:space="preserve"> in pooblastilo </w:t>
      </w:r>
      <w:proofErr w:type="spellStart"/>
      <w:r w:rsidRPr="00062B05">
        <w:t>soponudnika</w:t>
      </w:r>
      <w:proofErr w:type="spellEnd"/>
      <w:r>
        <w:rPr>
          <w:rStyle w:val="Sprotnaopomba-sklic"/>
        </w:rPr>
        <w:footnoteReference w:id="14"/>
      </w:r>
      <w:bookmarkEnd w:id="17"/>
    </w:p>
    <w:p w14:paraId="693042B1" w14:textId="77777777" w:rsidR="002F4A13" w:rsidRDefault="002F4A13" w:rsidP="002F4A13">
      <w:pPr>
        <w:spacing w:line="264" w:lineRule="auto"/>
        <w:jc w:val="center"/>
        <w:rPr>
          <w:rFonts w:cs="Tahoma"/>
          <w:szCs w:val="18"/>
        </w:rPr>
      </w:pPr>
    </w:p>
    <w:p w14:paraId="7B7B6DB1" w14:textId="330BC7A6" w:rsidR="002F4A13" w:rsidRDefault="002F4A13" w:rsidP="002F4A13">
      <w:pPr>
        <w:spacing w:line="264" w:lineRule="auto"/>
        <w:jc w:val="center"/>
        <w:rPr>
          <w:rFonts w:cs="Tahoma"/>
          <w:szCs w:val="18"/>
        </w:rPr>
      </w:pPr>
      <w:r>
        <w:rPr>
          <w:rFonts w:cs="Tahoma"/>
          <w:szCs w:val="18"/>
        </w:rPr>
        <w:t xml:space="preserve">JAVNO NAROČILO </w:t>
      </w:r>
      <w:r w:rsidR="00633E90">
        <w:rPr>
          <w:rFonts w:cs="Tahoma"/>
          <w:szCs w:val="18"/>
        </w:rPr>
        <w:t xml:space="preserve">SEČNJA, SPRAVILO, ŽAGANJE IN TRANSPORT LESA NA OBMOČJU GOZDOV V LASTI OBČINE KOČEVJE </w:t>
      </w:r>
      <w:r w:rsidR="00155EFA">
        <w:rPr>
          <w:rFonts w:cs="Tahoma"/>
          <w:szCs w:val="18"/>
        </w:rPr>
        <w:t>2023-2025</w:t>
      </w:r>
      <w:r w:rsidR="007912D3">
        <w:rPr>
          <w:rFonts w:cs="Tahoma"/>
          <w:szCs w:val="18"/>
        </w:rPr>
        <w:t xml:space="preserve"> </w:t>
      </w:r>
    </w:p>
    <w:p w14:paraId="492C26FF" w14:textId="77777777" w:rsidR="00062B05" w:rsidRDefault="00062B05" w:rsidP="00062B05">
      <w:pPr>
        <w:spacing w:line="264" w:lineRule="auto"/>
        <w:rPr>
          <w:rFonts w:cs="Tahoma"/>
          <w:szCs w:val="18"/>
        </w:rPr>
      </w:pPr>
    </w:p>
    <w:tbl>
      <w:tblPr>
        <w:tblStyle w:val="Tabelamrea"/>
        <w:tblW w:w="0" w:type="auto"/>
        <w:tblLook w:val="04A0" w:firstRow="1" w:lastRow="0" w:firstColumn="1" w:lastColumn="0" w:noHBand="0" w:noVBand="1"/>
      </w:tblPr>
      <w:tblGrid>
        <w:gridCol w:w="2122"/>
        <w:gridCol w:w="4390"/>
      </w:tblGrid>
      <w:tr w:rsidR="00062B05" w14:paraId="780F5F49" w14:textId="77777777" w:rsidTr="00DF62C8">
        <w:trPr>
          <w:trHeight w:val="442"/>
        </w:trPr>
        <w:tc>
          <w:tcPr>
            <w:tcW w:w="2122" w:type="dxa"/>
          </w:tcPr>
          <w:p w14:paraId="3DE0DCAE" w14:textId="77777777" w:rsidR="00062B05" w:rsidRDefault="00062B05" w:rsidP="00DF62C8">
            <w:r>
              <w:t>Ponudnik:</w:t>
            </w:r>
          </w:p>
        </w:tc>
        <w:tc>
          <w:tcPr>
            <w:tcW w:w="4390" w:type="dxa"/>
          </w:tcPr>
          <w:p w14:paraId="767EC318" w14:textId="77777777" w:rsidR="00062B05" w:rsidRDefault="00062B05" w:rsidP="00DF62C8"/>
        </w:tc>
      </w:tr>
      <w:tr w:rsidR="00062B05" w14:paraId="208EA416" w14:textId="77777777" w:rsidTr="00DF62C8">
        <w:trPr>
          <w:trHeight w:val="547"/>
        </w:trPr>
        <w:tc>
          <w:tcPr>
            <w:tcW w:w="2122" w:type="dxa"/>
          </w:tcPr>
          <w:p w14:paraId="00C75F32" w14:textId="77777777" w:rsidR="00062B05" w:rsidRDefault="00062B05" w:rsidP="00DF62C8">
            <w:r>
              <w:t>Poslovni naslov:</w:t>
            </w:r>
          </w:p>
        </w:tc>
        <w:tc>
          <w:tcPr>
            <w:tcW w:w="4390" w:type="dxa"/>
          </w:tcPr>
          <w:p w14:paraId="7B9BB563" w14:textId="77777777" w:rsidR="00062B05" w:rsidRDefault="00062B05" w:rsidP="00DF62C8"/>
          <w:p w14:paraId="1F8A87F6" w14:textId="77777777" w:rsidR="00062B05" w:rsidRDefault="00062B05" w:rsidP="00DF62C8"/>
        </w:tc>
      </w:tr>
    </w:tbl>
    <w:p w14:paraId="1B39B0EB" w14:textId="77777777" w:rsidR="00062B05" w:rsidRDefault="00062B05" w:rsidP="00062B05"/>
    <w:tbl>
      <w:tblPr>
        <w:tblStyle w:val="Tabelamrea"/>
        <w:tblW w:w="0" w:type="auto"/>
        <w:tblLook w:val="04A0" w:firstRow="1" w:lastRow="0" w:firstColumn="1" w:lastColumn="0" w:noHBand="0" w:noVBand="1"/>
      </w:tblPr>
      <w:tblGrid>
        <w:gridCol w:w="2122"/>
        <w:gridCol w:w="4390"/>
      </w:tblGrid>
      <w:tr w:rsidR="00062B05" w14:paraId="1C959BAF" w14:textId="77777777" w:rsidTr="00DF62C8">
        <w:trPr>
          <w:trHeight w:val="442"/>
        </w:trPr>
        <w:tc>
          <w:tcPr>
            <w:tcW w:w="2122" w:type="dxa"/>
          </w:tcPr>
          <w:p w14:paraId="60897D1F" w14:textId="77777777" w:rsidR="00062B05" w:rsidRDefault="00062B05" w:rsidP="00DF62C8">
            <w:r>
              <w:t>Naročnik:</w:t>
            </w:r>
          </w:p>
        </w:tc>
        <w:tc>
          <w:tcPr>
            <w:tcW w:w="4390" w:type="dxa"/>
          </w:tcPr>
          <w:p w14:paraId="1591FCA2" w14:textId="77777777" w:rsidR="00062B05" w:rsidRDefault="00A653D9" w:rsidP="00DF62C8">
            <w:r>
              <w:t>Kočevski les d.o.o.</w:t>
            </w:r>
          </w:p>
        </w:tc>
      </w:tr>
      <w:tr w:rsidR="00062B05" w14:paraId="55028970" w14:textId="77777777" w:rsidTr="00DF62C8">
        <w:trPr>
          <w:trHeight w:val="547"/>
        </w:trPr>
        <w:tc>
          <w:tcPr>
            <w:tcW w:w="2122" w:type="dxa"/>
          </w:tcPr>
          <w:p w14:paraId="32825155" w14:textId="77777777" w:rsidR="00062B05" w:rsidRDefault="00062B05" w:rsidP="00DF62C8">
            <w:r>
              <w:t>Poslovni naslov:</w:t>
            </w:r>
          </w:p>
        </w:tc>
        <w:tc>
          <w:tcPr>
            <w:tcW w:w="4390" w:type="dxa"/>
          </w:tcPr>
          <w:p w14:paraId="4C76EBAA" w14:textId="77777777" w:rsidR="00062B05" w:rsidRDefault="00A653D9" w:rsidP="00DF62C8">
            <w:r>
              <w:t>Trata XIV 6a</w:t>
            </w:r>
            <w:r w:rsidR="00062B05">
              <w:t>, 1330 Kočevje</w:t>
            </w:r>
          </w:p>
          <w:p w14:paraId="093BC508" w14:textId="77777777" w:rsidR="00062B05" w:rsidRDefault="00062B05" w:rsidP="00DF62C8"/>
        </w:tc>
      </w:tr>
    </w:tbl>
    <w:p w14:paraId="5D5F7D1B" w14:textId="77777777" w:rsidR="00062B05" w:rsidRPr="00C25A8D" w:rsidRDefault="00062B05" w:rsidP="00062B05"/>
    <w:p w14:paraId="051BA163" w14:textId="77777777" w:rsidR="00062B05" w:rsidRDefault="00062B05" w:rsidP="00062B05">
      <w:pPr>
        <w:spacing w:line="264" w:lineRule="auto"/>
        <w:rPr>
          <w:rFonts w:cs="Tahoma"/>
          <w:szCs w:val="18"/>
        </w:rPr>
      </w:pPr>
      <w:r>
        <w:rPr>
          <w:rFonts w:cs="Tahoma"/>
          <w:szCs w:val="18"/>
        </w:rPr>
        <w:t xml:space="preserve">Podatki o </w:t>
      </w:r>
      <w:proofErr w:type="spellStart"/>
      <w:r>
        <w:rPr>
          <w:rFonts w:cs="Tahoma"/>
          <w:szCs w:val="18"/>
        </w:rPr>
        <w:t>soponudniku</w:t>
      </w:r>
      <w:proofErr w:type="spellEnd"/>
      <w:r>
        <w:rPr>
          <w:rFonts w:cs="Tahoma"/>
          <w:szCs w:val="18"/>
        </w:rPr>
        <w:t>:</w:t>
      </w:r>
    </w:p>
    <w:tbl>
      <w:tblPr>
        <w:tblStyle w:val="Tabelamrea"/>
        <w:tblW w:w="0" w:type="auto"/>
        <w:tblLook w:val="04A0" w:firstRow="1" w:lastRow="0" w:firstColumn="1" w:lastColumn="0" w:noHBand="0" w:noVBand="1"/>
      </w:tblPr>
      <w:tblGrid>
        <w:gridCol w:w="4389"/>
        <w:gridCol w:w="4390"/>
      </w:tblGrid>
      <w:tr w:rsidR="00062B05" w14:paraId="76833609" w14:textId="77777777" w:rsidTr="00DF62C8">
        <w:trPr>
          <w:trHeight w:val="680"/>
        </w:trPr>
        <w:tc>
          <w:tcPr>
            <w:tcW w:w="4389" w:type="dxa"/>
          </w:tcPr>
          <w:p w14:paraId="100AF3A3" w14:textId="77777777" w:rsidR="00062B05" w:rsidRDefault="00062B05" w:rsidP="00DF62C8">
            <w:pPr>
              <w:spacing w:line="264" w:lineRule="auto"/>
              <w:rPr>
                <w:rFonts w:cs="Tahoma"/>
                <w:szCs w:val="18"/>
              </w:rPr>
            </w:pPr>
            <w:r>
              <w:rPr>
                <w:rFonts w:cs="Tahoma"/>
                <w:szCs w:val="18"/>
              </w:rPr>
              <w:t xml:space="preserve">Naziv </w:t>
            </w:r>
            <w:proofErr w:type="spellStart"/>
            <w:r>
              <w:rPr>
                <w:rFonts w:cs="Tahoma"/>
                <w:szCs w:val="18"/>
              </w:rPr>
              <w:t>soponudnika</w:t>
            </w:r>
            <w:proofErr w:type="spellEnd"/>
            <w:r>
              <w:rPr>
                <w:rFonts w:cs="Tahoma"/>
                <w:szCs w:val="18"/>
              </w:rPr>
              <w:t xml:space="preserve"> (firma):</w:t>
            </w:r>
          </w:p>
        </w:tc>
        <w:tc>
          <w:tcPr>
            <w:tcW w:w="4390" w:type="dxa"/>
          </w:tcPr>
          <w:p w14:paraId="0F316F30" w14:textId="77777777" w:rsidR="00062B05" w:rsidRDefault="00062B05" w:rsidP="00DF62C8">
            <w:pPr>
              <w:spacing w:line="264" w:lineRule="auto"/>
              <w:rPr>
                <w:rFonts w:cs="Tahoma"/>
                <w:szCs w:val="18"/>
              </w:rPr>
            </w:pPr>
          </w:p>
        </w:tc>
      </w:tr>
      <w:tr w:rsidR="00062B05" w14:paraId="65D92DF8" w14:textId="77777777" w:rsidTr="00DF62C8">
        <w:trPr>
          <w:trHeight w:val="680"/>
        </w:trPr>
        <w:tc>
          <w:tcPr>
            <w:tcW w:w="4389" w:type="dxa"/>
          </w:tcPr>
          <w:p w14:paraId="22BD00EA" w14:textId="77777777" w:rsidR="00062B05" w:rsidRDefault="00062B05" w:rsidP="00DF62C8">
            <w:pPr>
              <w:spacing w:line="264" w:lineRule="auto"/>
              <w:rPr>
                <w:rFonts w:cs="Tahoma"/>
                <w:szCs w:val="18"/>
              </w:rPr>
            </w:pPr>
            <w:r>
              <w:rPr>
                <w:rFonts w:cs="Tahoma"/>
                <w:szCs w:val="18"/>
              </w:rPr>
              <w:t xml:space="preserve">Naslov </w:t>
            </w:r>
            <w:proofErr w:type="spellStart"/>
            <w:r>
              <w:rPr>
                <w:rFonts w:cs="Tahoma"/>
                <w:szCs w:val="18"/>
              </w:rPr>
              <w:t>soponudnika</w:t>
            </w:r>
            <w:proofErr w:type="spellEnd"/>
            <w:r>
              <w:rPr>
                <w:rFonts w:cs="Tahoma"/>
                <w:szCs w:val="18"/>
              </w:rPr>
              <w:t>::</w:t>
            </w:r>
          </w:p>
        </w:tc>
        <w:tc>
          <w:tcPr>
            <w:tcW w:w="4390" w:type="dxa"/>
          </w:tcPr>
          <w:p w14:paraId="47D8DE69" w14:textId="77777777" w:rsidR="00062B05" w:rsidRDefault="00062B05" w:rsidP="00DF62C8">
            <w:pPr>
              <w:spacing w:line="264" w:lineRule="auto"/>
              <w:rPr>
                <w:rFonts w:cs="Tahoma"/>
                <w:szCs w:val="18"/>
              </w:rPr>
            </w:pPr>
          </w:p>
        </w:tc>
      </w:tr>
      <w:tr w:rsidR="00062B05" w14:paraId="623DB19A" w14:textId="77777777" w:rsidTr="00DF62C8">
        <w:trPr>
          <w:trHeight w:val="680"/>
        </w:trPr>
        <w:tc>
          <w:tcPr>
            <w:tcW w:w="4389" w:type="dxa"/>
          </w:tcPr>
          <w:p w14:paraId="57C57C67" w14:textId="77777777" w:rsidR="00062B05" w:rsidRDefault="00062B05" w:rsidP="00DF62C8">
            <w:pPr>
              <w:spacing w:line="264" w:lineRule="auto"/>
              <w:rPr>
                <w:rFonts w:cs="Tahoma"/>
                <w:szCs w:val="18"/>
              </w:rPr>
            </w:pPr>
            <w:r>
              <w:rPr>
                <w:rFonts w:cs="Tahoma"/>
                <w:szCs w:val="18"/>
              </w:rPr>
              <w:t>Matična številka:</w:t>
            </w:r>
          </w:p>
        </w:tc>
        <w:tc>
          <w:tcPr>
            <w:tcW w:w="4390" w:type="dxa"/>
          </w:tcPr>
          <w:p w14:paraId="4E42582E" w14:textId="77777777" w:rsidR="00062B05" w:rsidRDefault="00062B05" w:rsidP="00DF62C8">
            <w:pPr>
              <w:spacing w:line="264" w:lineRule="auto"/>
              <w:rPr>
                <w:rFonts w:cs="Tahoma"/>
                <w:szCs w:val="18"/>
              </w:rPr>
            </w:pPr>
          </w:p>
        </w:tc>
      </w:tr>
      <w:tr w:rsidR="00062B05" w14:paraId="308A470C" w14:textId="77777777" w:rsidTr="00DF62C8">
        <w:trPr>
          <w:trHeight w:val="680"/>
        </w:trPr>
        <w:tc>
          <w:tcPr>
            <w:tcW w:w="4389" w:type="dxa"/>
          </w:tcPr>
          <w:p w14:paraId="73D3596D" w14:textId="77777777" w:rsidR="00062B05" w:rsidRDefault="00062B05" w:rsidP="00DF62C8">
            <w:pPr>
              <w:spacing w:line="264" w:lineRule="auto"/>
              <w:rPr>
                <w:rFonts w:cs="Tahoma"/>
                <w:szCs w:val="18"/>
              </w:rPr>
            </w:pPr>
            <w:r>
              <w:rPr>
                <w:rFonts w:cs="Tahoma"/>
                <w:szCs w:val="18"/>
              </w:rPr>
              <w:t>Davčna številka:</w:t>
            </w:r>
          </w:p>
        </w:tc>
        <w:tc>
          <w:tcPr>
            <w:tcW w:w="4390" w:type="dxa"/>
          </w:tcPr>
          <w:p w14:paraId="0E1AADCD" w14:textId="77777777" w:rsidR="00062B05" w:rsidRDefault="00062B05" w:rsidP="00DF62C8">
            <w:pPr>
              <w:spacing w:line="264" w:lineRule="auto"/>
              <w:rPr>
                <w:rFonts w:cs="Tahoma"/>
                <w:szCs w:val="18"/>
              </w:rPr>
            </w:pPr>
          </w:p>
        </w:tc>
      </w:tr>
      <w:tr w:rsidR="00062B05" w14:paraId="63603206" w14:textId="77777777" w:rsidTr="00DF62C8">
        <w:trPr>
          <w:trHeight w:val="680"/>
        </w:trPr>
        <w:tc>
          <w:tcPr>
            <w:tcW w:w="4389" w:type="dxa"/>
          </w:tcPr>
          <w:p w14:paraId="43D46C54" w14:textId="77777777" w:rsidR="00062B05" w:rsidRDefault="00062B05" w:rsidP="00DF62C8">
            <w:pPr>
              <w:spacing w:line="264" w:lineRule="auto"/>
              <w:rPr>
                <w:rFonts w:cs="Tahoma"/>
                <w:szCs w:val="18"/>
              </w:rPr>
            </w:pPr>
            <w:r>
              <w:rPr>
                <w:rFonts w:cs="Tahoma"/>
                <w:szCs w:val="18"/>
              </w:rPr>
              <w:t>Pristojni finančni urad:</w:t>
            </w:r>
          </w:p>
        </w:tc>
        <w:tc>
          <w:tcPr>
            <w:tcW w:w="4390" w:type="dxa"/>
          </w:tcPr>
          <w:p w14:paraId="474CAB9B" w14:textId="77777777" w:rsidR="00062B05" w:rsidRDefault="00062B05" w:rsidP="00DF62C8">
            <w:pPr>
              <w:spacing w:line="264" w:lineRule="auto"/>
              <w:rPr>
                <w:rFonts w:cs="Tahoma"/>
                <w:szCs w:val="18"/>
              </w:rPr>
            </w:pPr>
          </w:p>
        </w:tc>
      </w:tr>
      <w:tr w:rsidR="00062B05" w14:paraId="2DDD3874" w14:textId="77777777" w:rsidTr="00DF62C8">
        <w:trPr>
          <w:trHeight w:val="680"/>
        </w:trPr>
        <w:tc>
          <w:tcPr>
            <w:tcW w:w="4389" w:type="dxa"/>
          </w:tcPr>
          <w:p w14:paraId="7C6BEC6A" w14:textId="77777777" w:rsidR="00062B05" w:rsidRDefault="00062B05" w:rsidP="00DF62C8">
            <w:pPr>
              <w:spacing w:line="264" w:lineRule="auto"/>
              <w:rPr>
                <w:rFonts w:cs="Tahoma"/>
                <w:szCs w:val="18"/>
              </w:rPr>
            </w:pPr>
            <w:r>
              <w:rPr>
                <w:rFonts w:cs="Tahoma"/>
                <w:szCs w:val="18"/>
              </w:rPr>
              <w:t>Številka transakcijskega računa in banka:</w:t>
            </w:r>
          </w:p>
        </w:tc>
        <w:tc>
          <w:tcPr>
            <w:tcW w:w="4390" w:type="dxa"/>
          </w:tcPr>
          <w:p w14:paraId="53598F59" w14:textId="77777777" w:rsidR="00062B05" w:rsidRDefault="00062B05" w:rsidP="00DF62C8">
            <w:pPr>
              <w:spacing w:line="264" w:lineRule="auto"/>
              <w:rPr>
                <w:rFonts w:cs="Tahoma"/>
                <w:szCs w:val="18"/>
              </w:rPr>
            </w:pPr>
          </w:p>
        </w:tc>
      </w:tr>
      <w:tr w:rsidR="00062B05" w14:paraId="34E6450C" w14:textId="77777777" w:rsidTr="00DF62C8">
        <w:trPr>
          <w:trHeight w:val="680"/>
        </w:trPr>
        <w:tc>
          <w:tcPr>
            <w:tcW w:w="4389" w:type="dxa"/>
          </w:tcPr>
          <w:p w14:paraId="1ACB7BEE" w14:textId="77777777" w:rsidR="00062B05" w:rsidRDefault="00062B05" w:rsidP="00DF62C8">
            <w:pPr>
              <w:spacing w:line="264" w:lineRule="auto"/>
              <w:rPr>
                <w:rFonts w:cs="Tahoma"/>
                <w:szCs w:val="18"/>
              </w:rPr>
            </w:pPr>
            <w:r>
              <w:rPr>
                <w:rFonts w:cs="Tahoma"/>
                <w:szCs w:val="18"/>
              </w:rPr>
              <w:t>Zakoniti zastopnik in funkcija:</w:t>
            </w:r>
          </w:p>
        </w:tc>
        <w:tc>
          <w:tcPr>
            <w:tcW w:w="4390" w:type="dxa"/>
          </w:tcPr>
          <w:p w14:paraId="0B5E1F5F" w14:textId="77777777" w:rsidR="00062B05" w:rsidRDefault="00062B05" w:rsidP="00DF62C8">
            <w:pPr>
              <w:spacing w:line="264" w:lineRule="auto"/>
              <w:rPr>
                <w:rFonts w:cs="Tahoma"/>
                <w:szCs w:val="18"/>
              </w:rPr>
            </w:pPr>
          </w:p>
        </w:tc>
      </w:tr>
      <w:tr w:rsidR="00062B05" w14:paraId="33E06369" w14:textId="77777777" w:rsidTr="00DF62C8">
        <w:trPr>
          <w:trHeight w:val="680"/>
        </w:trPr>
        <w:tc>
          <w:tcPr>
            <w:tcW w:w="4389" w:type="dxa"/>
          </w:tcPr>
          <w:p w14:paraId="00F3A66B" w14:textId="77777777" w:rsidR="00062B05" w:rsidRDefault="00062B05" w:rsidP="00DF62C8">
            <w:pPr>
              <w:spacing w:line="264" w:lineRule="auto"/>
              <w:rPr>
                <w:rFonts w:cs="Tahoma"/>
                <w:szCs w:val="18"/>
              </w:rPr>
            </w:pPr>
            <w:r>
              <w:rPr>
                <w:rFonts w:cs="Tahoma"/>
                <w:szCs w:val="18"/>
              </w:rPr>
              <w:t>Telefonska številka:</w:t>
            </w:r>
          </w:p>
        </w:tc>
        <w:tc>
          <w:tcPr>
            <w:tcW w:w="4390" w:type="dxa"/>
          </w:tcPr>
          <w:p w14:paraId="1E440E2C" w14:textId="77777777" w:rsidR="00062B05" w:rsidRDefault="00062B05" w:rsidP="00DF62C8">
            <w:pPr>
              <w:spacing w:line="264" w:lineRule="auto"/>
              <w:rPr>
                <w:rFonts w:cs="Tahoma"/>
                <w:szCs w:val="18"/>
              </w:rPr>
            </w:pPr>
          </w:p>
        </w:tc>
      </w:tr>
      <w:tr w:rsidR="00062B05" w14:paraId="76EDF66E" w14:textId="77777777" w:rsidTr="00DF62C8">
        <w:trPr>
          <w:trHeight w:val="680"/>
        </w:trPr>
        <w:tc>
          <w:tcPr>
            <w:tcW w:w="4389" w:type="dxa"/>
          </w:tcPr>
          <w:p w14:paraId="425285AE" w14:textId="77777777" w:rsidR="00062B05" w:rsidRDefault="00062B05" w:rsidP="00DF62C8">
            <w:pPr>
              <w:spacing w:line="264" w:lineRule="auto"/>
              <w:rPr>
                <w:rFonts w:cs="Tahoma"/>
                <w:szCs w:val="18"/>
              </w:rPr>
            </w:pPr>
            <w:r>
              <w:rPr>
                <w:rFonts w:cs="Tahoma"/>
                <w:szCs w:val="18"/>
              </w:rPr>
              <w:t xml:space="preserve">Elektronski naslov </w:t>
            </w:r>
            <w:proofErr w:type="spellStart"/>
            <w:r>
              <w:rPr>
                <w:rFonts w:cs="Tahoma"/>
                <w:szCs w:val="18"/>
              </w:rPr>
              <w:t>soponudnika</w:t>
            </w:r>
            <w:proofErr w:type="spellEnd"/>
            <w:r>
              <w:rPr>
                <w:rFonts w:cs="Tahoma"/>
                <w:szCs w:val="18"/>
              </w:rPr>
              <w:t>:</w:t>
            </w:r>
          </w:p>
        </w:tc>
        <w:tc>
          <w:tcPr>
            <w:tcW w:w="4390" w:type="dxa"/>
          </w:tcPr>
          <w:p w14:paraId="72DF2DD3" w14:textId="77777777" w:rsidR="00062B05" w:rsidRDefault="00062B05" w:rsidP="00DF62C8">
            <w:pPr>
              <w:spacing w:line="264" w:lineRule="auto"/>
              <w:rPr>
                <w:rFonts w:cs="Tahoma"/>
                <w:szCs w:val="18"/>
              </w:rPr>
            </w:pPr>
          </w:p>
        </w:tc>
      </w:tr>
      <w:tr w:rsidR="00062B05" w14:paraId="615016E5" w14:textId="77777777" w:rsidTr="00DF62C8">
        <w:trPr>
          <w:trHeight w:val="680"/>
        </w:trPr>
        <w:tc>
          <w:tcPr>
            <w:tcW w:w="4389" w:type="dxa"/>
          </w:tcPr>
          <w:p w14:paraId="2213C0B1" w14:textId="77777777" w:rsidR="00062B05" w:rsidRDefault="00062B05" w:rsidP="00DF62C8">
            <w:pPr>
              <w:spacing w:line="264" w:lineRule="auto"/>
              <w:rPr>
                <w:rFonts w:cs="Tahoma"/>
                <w:szCs w:val="18"/>
              </w:rPr>
            </w:pPr>
            <w:r>
              <w:rPr>
                <w:rFonts w:cs="Tahoma"/>
                <w:szCs w:val="18"/>
              </w:rPr>
              <w:t>Kontaktna oseba:</w:t>
            </w:r>
          </w:p>
        </w:tc>
        <w:tc>
          <w:tcPr>
            <w:tcW w:w="4390" w:type="dxa"/>
          </w:tcPr>
          <w:p w14:paraId="6AD3FAF9" w14:textId="77777777" w:rsidR="00062B05" w:rsidRDefault="00062B05" w:rsidP="00DF62C8">
            <w:pPr>
              <w:spacing w:line="264" w:lineRule="auto"/>
              <w:rPr>
                <w:rFonts w:cs="Tahoma"/>
                <w:szCs w:val="18"/>
              </w:rPr>
            </w:pPr>
          </w:p>
        </w:tc>
      </w:tr>
      <w:tr w:rsidR="00062B05" w14:paraId="2BDC94D9" w14:textId="77777777" w:rsidTr="00DF62C8">
        <w:trPr>
          <w:trHeight w:val="680"/>
        </w:trPr>
        <w:tc>
          <w:tcPr>
            <w:tcW w:w="4389" w:type="dxa"/>
          </w:tcPr>
          <w:p w14:paraId="588B3385" w14:textId="77777777" w:rsidR="00062B05" w:rsidRDefault="00062B05" w:rsidP="00DF62C8">
            <w:pPr>
              <w:spacing w:line="264" w:lineRule="auto"/>
              <w:rPr>
                <w:rFonts w:cs="Tahoma"/>
                <w:szCs w:val="18"/>
              </w:rPr>
            </w:pPr>
            <w:r>
              <w:rPr>
                <w:rFonts w:cs="Tahoma"/>
                <w:szCs w:val="18"/>
              </w:rPr>
              <w:t>Telefonska številka kontaktne osebe:</w:t>
            </w:r>
          </w:p>
        </w:tc>
        <w:tc>
          <w:tcPr>
            <w:tcW w:w="4390" w:type="dxa"/>
          </w:tcPr>
          <w:p w14:paraId="6F445778" w14:textId="77777777" w:rsidR="00062B05" w:rsidRDefault="00062B05" w:rsidP="00DF62C8">
            <w:pPr>
              <w:spacing w:line="264" w:lineRule="auto"/>
              <w:rPr>
                <w:rFonts w:cs="Tahoma"/>
                <w:szCs w:val="18"/>
              </w:rPr>
            </w:pPr>
          </w:p>
        </w:tc>
      </w:tr>
      <w:tr w:rsidR="00062B05" w14:paraId="79F5D233" w14:textId="77777777" w:rsidTr="00DF62C8">
        <w:trPr>
          <w:trHeight w:val="680"/>
        </w:trPr>
        <w:tc>
          <w:tcPr>
            <w:tcW w:w="4389" w:type="dxa"/>
          </w:tcPr>
          <w:p w14:paraId="48472538" w14:textId="77777777" w:rsidR="00062B05" w:rsidRDefault="00062B05" w:rsidP="00DF62C8">
            <w:pPr>
              <w:spacing w:line="264" w:lineRule="auto"/>
              <w:rPr>
                <w:rFonts w:cs="Tahoma"/>
                <w:szCs w:val="18"/>
              </w:rPr>
            </w:pPr>
            <w:r>
              <w:rPr>
                <w:rFonts w:cs="Tahoma"/>
                <w:szCs w:val="18"/>
              </w:rPr>
              <w:t>Elektronski naslov kontaktne osebe:</w:t>
            </w:r>
          </w:p>
        </w:tc>
        <w:tc>
          <w:tcPr>
            <w:tcW w:w="4390" w:type="dxa"/>
          </w:tcPr>
          <w:p w14:paraId="6C6BADC2" w14:textId="77777777" w:rsidR="00062B05" w:rsidRDefault="00062B05" w:rsidP="00DF62C8">
            <w:pPr>
              <w:spacing w:line="264" w:lineRule="auto"/>
              <w:rPr>
                <w:rFonts w:cs="Tahoma"/>
                <w:szCs w:val="18"/>
              </w:rPr>
            </w:pPr>
          </w:p>
        </w:tc>
      </w:tr>
    </w:tbl>
    <w:p w14:paraId="668DEFED" w14:textId="77777777" w:rsidR="00062B05" w:rsidRDefault="00062B05" w:rsidP="00062B05">
      <w:pPr>
        <w:spacing w:line="264" w:lineRule="auto"/>
        <w:rPr>
          <w:rFonts w:cs="Tahoma"/>
          <w:szCs w:val="18"/>
        </w:rPr>
      </w:pPr>
    </w:p>
    <w:p w14:paraId="4D738AD2" w14:textId="77777777" w:rsidR="00062B05" w:rsidRDefault="00062B05" w:rsidP="00062B05">
      <w:pPr>
        <w:spacing w:line="264" w:lineRule="auto"/>
        <w:rPr>
          <w:rFonts w:cs="Tahoma"/>
          <w:szCs w:val="18"/>
        </w:rPr>
      </w:pPr>
      <w:r>
        <w:rPr>
          <w:rFonts w:cs="Tahoma"/>
          <w:szCs w:val="18"/>
        </w:rPr>
        <w:t xml:space="preserve">Dela, ki jih bo izvajal </w:t>
      </w:r>
      <w:proofErr w:type="spellStart"/>
      <w:r>
        <w:rPr>
          <w:rFonts w:cs="Tahoma"/>
          <w:szCs w:val="18"/>
        </w:rPr>
        <w:t>soponudnik</w:t>
      </w:r>
      <w:proofErr w:type="spellEnd"/>
      <w:r>
        <w:rPr>
          <w:rFonts w:cs="Tahoma"/>
          <w:szCs w:val="18"/>
        </w:rPr>
        <w:t>:</w:t>
      </w:r>
    </w:p>
    <w:tbl>
      <w:tblPr>
        <w:tblStyle w:val="Tabelamrea"/>
        <w:tblW w:w="0" w:type="auto"/>
        <w:tblLook w:val="04A0" w:firstRow="1" w:lastRow="0" w:firstColumn="1" w:lastColumn="0" w:noHBand="0" w:noVBand="1"/>
      </w:tblPr>
      <w:tblGrid>
        <w:gridCol w:w="8779"/>
      </w:tblGrid>
      <w:tr w:rsidR="00062B05" w14:paraId="1F80F837" w14:textId="77777777" w:rsidTr="00DF62C8">
        <w:tc>
          <w:tcPr>
            <w:tcW w:w="8779" w:type="dxa"/>
          </w:tcPr>
          <w:p w14:paraId="64A16A89" w14:textId="77777777" w:rsidR="00062B05" w:rsidRDefault="00062B05" w:rsidP="00DF62C8">
            <w:pPr>
              <w:spacing w:line="264" w:lineRule="auto"/>
              <w:rPr>
                <w:rFonts w:cs="Tahoma"/>
                <w:szCs w:val="18"/>
              </w:rPr>
            </w:pPr>
          </w:p>
        </w:tc>
      </w:tr>
      <w:tr w:rsidR="00062B05" w14:paraId="0D192E4B" w14:textId="77777777" w:rsidTr="00DF62C8">
        <w:tc>
          <w:tcPr>
            <w:tcW w:w="8779" w:type="dxa"/>
          </w:tcPr>
          <w:p w14:paraId="31BF25C8" w14:textId="77777777" w:rsidR="00062B05" w:rsidRDefault="00062B05" w:rsidP="00DF62C8">
            <w:pPr>
              <w:spacing w:line="264" w:lineRule="auto"/>
              <w:rPr>
                <w:rFonts w:cs="Tahoma"/>
                <w:szCs w:val="18"/>
              </w:rPr>
            </w:pPr>
          </w:p>
        </w:tc>
      </w:tr>
      <w:tr w:rsidR="00062B05" w14:paraId="34693F88" w14:textId="77777777" w:rsidTr="00DF62C8">
        <w:tc>
          <w:tcPr>
            <w:tcW w:w="8779" w:type="dxa"/>
          </w:tcPr>
          <w:p w14:paraId="1A11B569" w14:textId="77777777" w:rsidR="00062B05" w:rsidRDefault="00062B05" w:rsidP="00DF62C8">
            <w:pPr>
              <w:spacing w:line="264" w:lineRule="auto"/>
              <w:rPr>
                <w:rFonts w:cs="Tahoma"/>
                <w:szCs w:val="18"/>
              </w:rPr>
            </w:pPr>
          </w:p>
        </w:tc>
      </w:tr>
      <w:tr w:rsidR="00062B05" w14:paraId="3FAE6CF5" w14:textId="77777777" w:rsidTr="00DF62C8">
        <w:tc>
          <w:tcPr>
            <w:tcW w:w="8779" w:type="dxa"/>
          </w:tcPr>
          <w:p w14:paraId="44B71BB3" w14:textId="77777777" w:rsidR="00062B05" w:rsidRDefault="00062B05" w:rsidP="00DF62C8">
            <w:pPr>
              <w:spacing w:line="264" w:lineRule="auto"/>
              <w:rPr>
                <w:rFonts w:cs="Tahoma"/>
                <w:szCs w:val="18"/>
              </w:rPr>
            </w:pPr>
          </w:p>
        </w:tc>
      </w:tr>
    </w:tbl>
    <w:p w14:paraId="2196BF0F" w14:textId="77777777" w:rsidR="00062B05" w:rsidRPr="00062B05" w:rsidRDefault="00062B05" w:rsidP="00062B05"/>
    <w:p w14:paraId="2F2C63F0" w14:textId="77777777" w:rsidR="00062B05" w:rsidRPr="00062B05" w:rsidRDefault="00062B05" w:rsidP="00062B05">
      <w:pPr>
        <w:spacing w:line="264" w:lineRule="auto"/>
        <w:rPr>
          <w:rFonts w:cs="Tahoma"/>
          <w:szCs w:val="18"/>
        </w:rPr>
      </w:pPr>
      <w:r w:rsidRPr="00062B05">
        <w:rPr>
          <w:rFonts w:cs="Tahoma"/>
          <w:szCs w:val="18"/>
        </w:rPr>
        <w:t>Podpisani</w:t>
      </w:r>
      <w:r>
        <w:rPr>
          <w:rFonts w:cs="Tahoma"/>
          <w:szCs w:val="18"/>
        </w:rPr>
        <w:t>:</w:t>
      </w:r>
    </w:p>
    <w:p w14:paraId="5502BE96" w14:textId="77777777" w:rsidR="00062B05" w:rsidRPr="00062B05" w:rsidRDefault="00062B05" w:rsidP="00062B05">
      <w:pPr>
        <w:spacing w:line="264" w:lineRule="auto"/>
        <w:rPr>
          <w:rFonts w:cs="Tahoma"/>
          <w:szCs w:val="18"/>
        </w:rPr>
      </w:pPr>
    </w:p>
    <w:p w14:paraId="65565682" w14:textId="77777777" w:rsidR="00062B05" w:rsidRPr="00062B05" w:rsidRDefault="00062B05" w:rsidP="00062B05">
      <w:pPr>
        <w:spacing w:line="264" w:lineRule="auto"/>
        <w:rPr>
          <w:rFonts w:cs="Tahoma"/>
          <w:szCs w:val="18"/>
        </w:rPr>
      </w:pPr>
      <w:r w:rsidRPr="00062B05">
        <w:rPr>
          <w:rFonts w:cs="Tahoma"/>
          <w:szCs w:val="18"/>
        </w:rPr>
        <w:t>ime in priimek pooblastitelja</w:t>
      </w:r>
      <w:r>
        <w:rPr>
          <w:rFonts w:cs="Tahoma"/>
          <w:szCs w:val="18"/>
        </w:rPr>
        <w:t>: _______________________________________________</w:t>
      </w:r>
    </w:p>
    <w:p w14:paraId="3C41A726" w14:textId="77777777" w:rsidR="00062B05" w:rsidRPr="00062B05" w:rsidRDefault="00062B05" w:rsidP="00062B05">
      <w:pPr>
        <w:spacing w:line="264" w:lineRule="auto"/>
        <w:rPr>
          <w:rFonts w:cs="Tahoma"/>
          <w:szCs w:val="18"/>
        </w:rPr>
      </w:pPr>
      <w:r w:rsidRPr="00062B05">
        <w:rPr>
          <w:rFonts w:cs="Tahoma"/>
          <w:szCs w:val="18"/>
        </w:rPr>
        <w:t>naziv – funkcija pooblastitelja</w:t>
      </w:r>
      <w:r>
        <w:rPr>
          <w:rFonts w:cs="Tahoma"/>
          <w:szCs w:val="18"/>
        </w:rPr>
        <w:t>: ______________________________________________</w:t>
      </w:r>
      <w:r w:rsidRPr="00062B05">
        <w:rPr>
          <w:rFonts w:cs="Tahoma"/>
          <w:szCs w:val="18"/>
        </w:rPr>
        <w:tab/>
      </w:r>
    </w:p>
    <w:p w14:paraId="3DB62230" w14:textId="77777777" w:rsidR="00062B05" w:rsidRPr="00062B05" w:rsidRDefault="00062B05" w:rsidP="00062B05">
      <w:pPr>
        <w:spacing w:line="264" w:lineRule="auto"/>
        <w:rPr>
          <w:rFonts w:cs="Tahoma"/>
          <w:szCs w:val="18"/>
        </w:rPr>
      </w:pPr>
      <w:r w:rsidRPr="00062B05">
        <w:rPr>
          <w:rFonts w:cs="Tahoma"/>
          <w:szCs w:val="18"/>
        </w:rPr>
        <w:t>naziv in naslov podjetj</w:t>
      </w:r>
      <w:r>
        <w:rPr>
          <w:rFonts w:cs="Tahoma"/>
          <w:szCs w:val="18"/>
        </w:rPr>
        <w:t>a: ___________________________________________________</w:t>
      </w:r>
    </w:p>
    <w:p w14:paraId="0F4A6CEC" w14:textId="77777777" w:rsidR="00062B05" w:rsidRPr="00062B05" w:rsidRDefault="00062B05" w:rsidP="00062B05">
      <w:pPr>
        <w:spacing w:line="264" w:lineRule="auto"/>
        <w:rPr>
          <w:rFonts w:cs="Tahoma"/>
          <w:szCs w:val="18"/>
        </w:rPr>
      </w:pPr>
    </w:p>
    <w:p w14:paraId="35415946" w14:textId="77777777" w:rsidR="00062B05" w:rsidRPr="00062B05" w:rsidRDefault="00062B05" w:rsidP="00062B05">
      <w:pPr>
        <w:spacing w:line="264" w:lineRule="auto"/>
        <w:rPr>
          <w:rFonts w:cs="Tahoma"/>
          <w:szCs w:val="18"/>
        </w:rPr>
      </w:pPr>
      <w:r w:rsidRPr="00062B05">
        <w:rPr>
          <w:rFonts w:cs="Tahoma"/>
          <w:szCs w:val="18"/>
        </w:rPr>
        <w:t>potrjujem, da s</w:t>
      </w:r>
      <w:r>
        <w:rPr>
          <w:rFonts w:cs="Tahoma"/>
          <w:szCs w:val="18"/>
        </w:rPr>
        <w:t>em</w:t>
      </w:r>
      <w:r w:rsidRPr="00062B05">
        <w:rPr>
          <w:rFonts w:cs="Tahoma"/>
          <w:szCs w:val="18"/>
        </w:rPr>
        <w:t xml:space="preserve"> zakoniti predstavnik</w:t>
      </w:r>
      <w:r>
        <w:rPr>
          <w:rFonts w:cs="Tahoma"/>
          <w:szCs w:val="18"/>
        </w:rPr>
        <w:t xml:space="preserve"> </w:t>
      </w:r>
      <w:r w:rsidRPr="00062B05">
        <w:rPr>
          <w:rFonts w:cs="Tahoma"/>
          <w:szCs w:val="18"/>
        </w:rPr>
        <w:t>ponudnik</w:t>
      </w:r>
      <w:r>
        <w:rPr>
          <w:rFonts w:cs="Tahoma"/>
          <w:szCs w:val="18"/>
        </w:rPr>
        <w:t>a</w:t>
      </w:r>
      <w:r w:rsidRPr="00062B05">
        <w:rPr>
          <w:rFonts w:cs="Tahoma"/>
          <w:szCs w:val="18"/>
        </w:rPr>
        <w:t>, ki daje skupno ponudbo in s tem dokumentom pooblaščamo</w:t>
      </w:r>
      <w:r>
        <w:rPr>
          <w:rFonts w:cs="Tahoma"/>
          <w:szCs w:val="18"/>
        </w:rPr>
        <w:t>_</w:t>
      </w:r>
    </w:p>
    <w:p w14:paraId="270AAD78" w14:textId="77777777" w:rsidR="00062B05" w:rsidRPr="00062B05" w:rsidRDefault="00062B05" w:rsidP="00062B05">
      <w:pPr>
        <w:spacing w:line="264" w:lineRule="auto"/>
        <w:rPr>
          <w:rFonts w:cs="Tahoma"/>
          <w:szCs w:val="18"/>
        </w:rPr>
      </w:pPr>
    </w:p>
    <w:p w14:paraId="5FADA2AB" w14:textId="77777777" w:rsidR="00062B05" w:rsidRPr="00062B05" w:rsidRDefault="00062B05" w:rsidP="00062B05">
      <w:pPr>
        <w:spacing w:line="264" w:lineRule="auto"/>
        <w:rPr>
          <w:rFonts w:cs="Tahoma"/>
          <w:szCs w:val="18"/>
        </w:rPr>
      </w:pPr>
      <w:r>
        <w:rPr>
          <w:rFonts w:cs="Tahoma"/>
          <w:szCs w:val="18"/>
        </w:rPr>
        <w:t>Z</w:t>
      </w:r>
      <w:r w:rsidRPr="00062B05">
        <w:rPr>
          <w:rFonts w:cs="Tahoma"/>
          <w:szCs w:val="18"/>
        </w:rPr>
        <w:t>a vodilnega partnerja:</w:t>
      </w:r>
    </w:p>
    <w:p w14:paraId="23465E4D" w14:textId="77777777" w:rsidR="00062B05" w:rsidRPr="00062B05" w:rsidRDefault="00062B05" w:rsidP="00062B05">
      <w:pPr>
        <w:spacing w:line="264" w:lineRule="auto"/>
        <w:rPr>
          <w:rFonts w:cs="Tahoma"/>
          <w:szCs w:val="18"/>
        </w:rPr>
      </w:pPr>
    </w:p>
    <w:p w14:paraId="5D9C8431" w14:textId="77777777" w:rsidR="00062B05" w:rsidRPr="00062B05" w:rsidRDefault="00062B05" w:rsidP="00062B05">
      <w:pPr>
        <w:spacing w:line="264" w:lineRule="auto"/>
        <w:rPr>
          <w:rFonts w:cs="Tahoma"/>
          <w:szCs w:val="18"/>
        </w:rPr>
      </w:pPr>
      <w:r>
        <w:rPr>
          <w:rFonts w:cs="Tahoma"/>
          <w:szCs w:val="18"/>
        </w:rPr>
        <w:t>N</w:t>
      </w:r>
      <w:r w:rsidRPr="00062B05">
        <w:rPr>
          <w:rFonts w:cs="Tahoma"/>
          <w:szCs w:val="18"/>
        </w:rPr>
        <w:t>aziv vodilnega partnerja</w:t>
      </w:r>
      <w:r>
        <w:rPr>
          <w:rFonts w:cs="Tahoma"/>
          <w:szCs w:val="18"/>
        </w:rPr>
        <w:t>: ________________________________________________</w:t>
      </w:r>
    </w:p>
    <w:p w14:paraId="58882BEF" w14:textId="77777777" w:rsidR="00062B05" w:rsidRPr="00062B05" w:rsidRDefault="00062B05" w:rsidP="00062B05">
      <w:pPr>
        <w:spacing w:line="264" w:lineRule="auto"/>
        <w:rPr>
          <w:rFonts w:cs="Tahoma"/>
          <w:szCs w:val="18"/>
        </w:rPr>
      </w:pPr>
      <w:r>
        <w:rPr>
          <w:rFonts w:cs="Tahoma"/>
          <w:szCs w:val="18"/>
        </w:rPr>
        <w:t>N</w:t>
      </w:r>
      <w:r w:rsidRPr="00062B05">
        <w:rPr>
          <w:rFonts w:cs="Tahoma"/>
          <w:szCs w:val="18"/>
        </w:rPr>
        <w:t>aslov vodilnega partnerja</w:t>
      </w:r>
      <w:r>
        <w:rPr>
          <w:rFonts w:cs="Tahoma"/>
          <w:szCs w:val="18"/>
        </w:rPr>
        <w:t>: _______________________________________________</w:t>
      </w:r>
      <w:r w:rsidRPr="00062B05">
        <w:rPr>
          <w:rFonts w:cs="Tahoma"/>
          <w:szCs w:val="18"/>
        </w:rPr>
        <w:tab/>
      </w:r>
    </w:p>
    <w:p w14:paraId="7B0A4B62" w14:textId="77777777" w:rsidR="00062B05" w:rsidRPr="00062B05" w:rsidRDefault="00062B05" w:rsidP="00062B05">
      <w:pPr>
        <w:spacing w:line="264" w:lineRule="auto"/>
        <w:rPr>
          <w:rFonts w:cs="Tahoma"/>
          <w:szCs w:val="18"/>
        </w:rPr>
      </w:pPr>
    </w:p>
    <w:p w14:paraId="54FAED74" w14:textId="77777777" w:rsidR="00062B05" w:rsidRPr="00062B05" w:rsidRDefault="00062B05" w:rsidP="00062B05">
      <w:pPr>
        <w:spacing w:line="264" w:lineRule="auto"/>
        <w:rPr>
          <w:rFonts w:cs="Tahoma"/>
          <w:szCs w:val="18"/>
        </w:rPr>
      </w:pPr>
      <w:r w:rsidRPr="00062B05">
        <w:rPr>
          <w:rFonts w:cs="Tahoma"/>
          <w:szCs w:val="18"/>
        </w:rPr>
        <w:t>in za podpis skupne ponudbe:</w:t>
      </w:r>
    </w:p>
    <w:p w14:paraId="397468E9" w14:textId="77777777" w:rsidR="00062B05" w:rsidRPr="00062B05" w:rsidRDefault="00062B05" w:rsidP="00062B05">
      <w:pPr>
        <w:spacing w:line="264" w:lineRule="auto"/>
        <w:rPr>
          <w:rFonts w:cs="Tahoma"/>
          <w:szCs w:val="18"/>
        </w:rPr>
      </w:pPr>
    </w:p>
    <w:p w14:paraId="41E99074" w14:textId="77777777" w:rsidR="002F4A13" w:rsidRPr="00062B05" w:rsidRDefault="002F4A13" w:rsidP="002F4A13">
      <w:pPr>
        <w:spacing w:line="264" w:lineRule="auto"/>
        <w:rPr>
          <w:rFonts w:cs="Tahoma"/>
          <w:szCs w:val="18"/>
        </w:rPr>
      </w:pPr>
      <w:r w:rsidRPr="00062B05">
        <w:rPr>
          <w:rFonts w:cs="Tahoma"/>
          <w:szCs w:val="18"/>
        </w:rPr>
        <w:t>ime in priimek poobla</w:t>
      </w:r>
      <w:r>
        <w:rPr>
          <w:rFonts w:cs="Tahoma"/>
          <w:szCs w:val="18"/>
        </w:rPr>
        <w:t>ščenca: _______________________________________________</w:t>
      </w:r>
    </w:p>
    <w:p w14:paraId="38579BDE" w14:textId="77777777" w:rsidR="00062B05" w:rsidRPr="00062B05" w:rsidRDefault="002F4A13" w:rsidP="002F4A13">
      <w:pPr>
        <w:spacing w:line="264" w:lineRule="auto"/>
        <w:rPr>
          <w:rFonts w:cs="Tahoma"/>
          <w:szCs w:val="18"/>
        </w:rPr>
      </w:pPr>
      <w:r w:rsidRPr="00062B05">
        <w:rPr>
          <w:rFonts w:cs="Tahoma"/>
          <w:szCs w:val="18"/>
        </w:rPr>
        <w:t>naziv – funkcija poobla</w:t>
      </w:r>
      <w:r>
        <w:rPr>
          <w:rFonts w:cs="Tahoma"/>
          <w:szCs w:val="18"/>
        </w:rPr>
        <w:t>ščenca: ______________________________________________</w:t>
      </w:r>
    </w:p>
    <w:p w14:paraId="14035271" w14:textId="77777777" w:rsidR="00062B05" w:rsidRPr="00062B05" w:rsidRDefault="00062B05" w:rsidP="00062B05">
      <w:pPr>
        <w:spacing w:line="264" w:lineRule="auto"/>
        <w:rPr>
          <w:rFonts w:cs="Tahoma"/>
          <w:szCs w:val="18"/>
        </w:rPr>
      </w:pPr>
    </w:p>
    <w:p w14:paraId="5E7E74C4" w14:textId="4FA46F97" w:rsidR="00062B05" w:rsidRPr="00062B05" w:rsidRDefault="00062B05" w:rsidP="00062B05">
      <w:pPr>
        <w:spacing w:line="264" w:lineRule="auto"/>
        <w:rPr>
          <w:rFonts w:cs="Tahoma"/>
          <w:szCs w:val="18"/>
        </w:rPr>
      </w:pPr>
      <w:r w:rsidRPr="00062B05">
        <w:rPr>
          <w:rFonts w:cs="Tahoma"/>
          <w:szCs w:val="18"/>
        </w:rPr>
        <w:t xml:space="preserve">da v našem imenu podpiše ponudbo, tudi morebitno spremembo ali umik ponudbe in da v našem imenu sprejema vse informacije v zvezi s predmetnim javnim razpisom ter v primeru, da bomo izbrani v postopku javnega razpisa za oddajo javnega naročila </w:t>
      </w:r>
      <w:r w:rsidR="002F4A13">
        <w:rPr>
          <w:rFonts w:cs="Tahoma"/>
          <w:szCs w:val="18"/>
        </w:rPr>
        <w:t>storitev</w:t>
      </w:r>
      <w:r w:rsidRPr="00062B05">
        <w:rPr>
          <w:rFonts w:cs="Tahoma"/>
          <w:szCs w:val="18"/>
        </w:rPr>
        <w:t xml:space="preserve"> po odprtem postopku </w:t>
      </w:r>
      <w:r w:rsidR="002F4A13" w:rsidRPr="002F4A13">
        <w:rPr>
          <w:rFonts w:cs="Tahoma"/>
          <w:szCs w:val="18"/>
        </w:rPr>
        <w:t xml:space="preserve">JAVNO NAROČILO </w:t>
      </w:r>
      <w:r w:rsidR="00633E90">
        <w:rPr>
          <w:rFonts w:cs="Tahoma"/>
          <w:szCs w:val="18"/>
        </w:rPr>
        <w:t xml:space="preserve">SEČNJA, SPRAVILO, ŽAGANJE IN TRANSPORT LESA NA OBMOČJU GOZDOV V LASTI OBČINE KOČEVJE </w:t>
      </w:r>
      <w:r w:rsidR="00155EFA">
        <w:rPr>
          <w:rFonts w:cs="Tahoma"/>
          <w:szCs w:val="18"/>
        </w:rPr>
        <w:t>2023-2025</w:t>
      </w:r>
      <w:r w:rsidR="007912D3">
        <w:rPr>
          <w:rFonts w:cs="Tahoma"/>
          <w:szCs w:val="18"/>
        </w:rPr>
        <w:t xml:space="preserve"> </w:t>
      </w:r>
      <w:r w:rsidRPr="00062B05">
        <w:rPr>
          <w:rFonts w:cs="Tahoma"/>
          <w:szCs w:val="18"/>
        </w:rPr>
        <w:t>, podpiše okvirni sporazum, razen v primeru, da bi v dogovoru (pogodbi) o poslovnem sodelovanju določili, da okvirni sporazum podpišejo vsi partnerji v skupini. Izjavljamo tudi, da bomo v primeru, da bomo izbrani ponudnik na predmetnem javnem razpisu pred podpisom okvirnega sporazuma naročniku izročili pogodbo ali dogovor o poslovnem sodelovanju pri izvedbi javnega naročila za katerega dajemo ponudbo.</w:t>
      </w:r>
    </w:p>
    <w:p w14:paraId="34527A7D" w14:textId="77777777" w:rsidR="00062B05" w:rsidRPr="00062B05" w:rsidRDefault="00062B05" w:rsidP="00062B05">
      <w:pPr>
        <w:spacing w:line="264" w:lineRule="auto"/>
        <w:rPr>
          <w:rFonts w:cs="Tahoma"/>
          <w:szCs w:val="18"/>
        </w:rPr>
      </w:pPr>
    </w:p>
    <w:p w14:paraId="5B31EDD7" w14:textId="77777777" w:rsidR="0058130B" w:rsidRDefault="00062B05" w:rsidP="00062B05">
      <w:pPr>
        <w:spacing w:line="264" w:lineRule="auto"/>
        <w:rPr>
          <w:rFonts w:cs="Tahoma"/>
          <w:szCs w:val="18"/>
        </w:rPr>
      </w:pPr>
      <w:r w:rsidRPr="00062B05">
        <w:rPr>
          <w:rFonts w:cs="Tahoma"/>
          <w:szCs w:val="18"/>
        </w:rPr>
        <w:t>Naročniku izjavljamo tudi, da navedeno pooblastilo velja tudi v času trajanja okvirnega sporazuma tako, da se povabila k oddaji ponudb za oddajo posameznih naročil pošiljajo vodilnemu partnerju in da vodilni partner podpiše vsako ponudbo, ki jo bomo oddali na podlagi posameznega povabila k oddaji ponudbe ter sprejema vse informacije v zvezi s posameznimi naročili, ki jih bo naročnik oddajal tekom veljavnosti okvirnega sporazuma.</w:t>
      </w:r>
    </w:p>
    <w:p w14:paraId="56CC51B1" w14:textId="77777777" w:rsidR="0058130B" w:rsidRDefault="0058130B" w:rsidP="0058130B">
      <w:pPr>
        <w:spacing w:line="264" w:lineRule="auto"/>
        <w:rPr>
          <w:rFonts w:cs="Tahoma"/>
          <w:szCs w:val="18"/>
        </w:rPr>
      </w:pPr>
    </w:p>
    <w:tbl>
      <w:tblPr>
        <w:tblStyle w:val="Tabelamrea"/>
        <w:tblW w:w="0" w:type="auto"/>
        <w:tblLook w:val="04A0" w:firstRow="1" w:lastRow="0" w:firstColumn="1" w:lastColumn="0" w:noHBand="0" w:noVBand="1"/>
      </w:tblPr>
      <w:tblGrid>
        <w:gridCol w:w="2926"/>
        <w:gridCol w:w="2926"/>
        <w:gridCol w:w="2927"/>
      </w:tblGrid>
      <w:tr w:rsidR="002F4A13" w14:paraId="68CE16A1" w14:textId="77777777" w:rsidTr="00DF62C8">
        <w:trPr>
          <w:trHeight w:val="680"/>
        </w:trPr>
        <w:tc>
          <w:tcPr>
            <w:tcW w:w="2926" w:type="dxa"/>
            <w:vAlign w:val="center"/>
          </w:tcPr>
          <w:p w14:paraId="7766E26B" w14:textId="77777777" w:rsidR="002F4A13" w:rsidRDefault="002F4A13" w:rsidP="00DF62C8">
            <w:pPr>
              <w:spacing w:line="264" w:lineRule="auto"/>
              <w:rPr>
                <w:rFonts w:cs="Tahoma"/>
                <w:szCs w:val="18"/>
              </w:rPr>
            </w:pPr>
            <w:r>
              <w:rPr>
                <w:rFonts w:cs="Tahoma"/>
                <w:szCs w:val="18"/>
              </w:rPr>
              <w:t>V:</w:t>
            </w:r>
          </w:p>
        </w:tc>
        <w:tc>
          <w:tcPr>
            <w:tcW w:w="2926" w:type="dxa"/>
            <w:vAlign w:val="center"/>
          </w:tcPr>
          <w:p w14:paraId="41090B06" w14:textId="77777777" w:rsidR="002F4A13" w:rsidRDefault="002F4A13" w:rsidP="00DF62C8">
            <w:pPr>
              <w:spacing w:line="264" w:lineRule="auto"/>
              <w:jc w:val="center"/>
              <w:rPr>
                <w:rFonts w:cs="Tahoma"/>
                <w:szCs w:val="18"/>
              </w:rPr>
            </w:pPr>
            <w:r>
              <w:rPr>
                <w:rFonts w:cs="Tahoma"/>
                <w:szCs w:val="18"/>
              </w:rPr>
              <w:t>Žig:</w:t>
            </w:r>
          </w:p>
        </w:tc>
        <w:tc>
          <w:tcPr>
            <w:tcW w:w="2927" w:type="dxa"/>
            <w:vAlign w:val="center"/>
          </w:tcPr>
          <w:p w14:paraId="12F8AB3E" w14:textId="77777777" w:rsidR="002F4A13" w:rsidRDefault="002F4A13" w:rsidP="00DF62C8">
            <w:pPr>
              <w:spacing w:line="264" w:lineRule="auto"/>
              <w:jc w:val="center"/>
              <w:rPr>
                <w:rFonts w:cs="Tahoma"/>
                <w:szCs w:val="18"/>
              </w:rPr>
            </w:pPr>
            <w:r>
              <w:rPr>
                <w:rFonts w:cs="Tahoma"/>
                <w:szCs w:val="18"/>
              </w:rPr>
              <w:t xml:space="preserve">Podpis pooblaščene osebe </w:t>
            </w:r>
            <w:proofErr w:type="spellStart"/>
            <w:r>
              <w:rPr>
                <w:rFonts w:cs="Tahoma"/>
                <w:szCs w:val="18"/>
              </w:rPr>
              <w:t>soponudnika</w:t>
            </w:r>
            <w:proofErr w:type="spellEnd"/>
            <w:r>
              <w:rPr>
                <w:rFonts w:cs="Tahoma"/>
                <w:szCs w:val="18"/>
              </w:rPr>
              <w:t>:</w:t>
            </w:r>
          </w:p>
        </w:tc>
      </w:tr>
      <w:tr w:rsidR="002F4A13" w14:paraId="0ADD7956" w14:textId="77777777" w:rsidTr="00DF62C8">
        <w:trPr>
          <w:trHeight w:val="680"/>
        </w:trPr>
        <w:tc>
          <w:tcPr>
            <w:tcW w:w="2926" w:type="dxa"/>
            <w:vAlign w:val="center"/>
          </w:tcPr>
          <w:p w14:paraId="454705AA" w14:textId="77777777" w:rsidR="002F4A13" w:rsidRDefault="002F4A13" w:rsidP="00DF62C8">
            <w:pPr>
              <w:spacing w:line="264" w:lineRule="auto"/>
              <w:rPr>
                <w:rFonts w:cs="Tahoma"/>
                <w:szCs w:val="18"/>
              </w:rPr>
            </w:pPr>
            <w:r>
              <w:rPr>
                <w:rFonts w:cs="Tahoma"/>
                <w:szCs w:val="18"/>
              </w:rPr>
              <w:t>Dne:</w:t>
            </w:r>
          </w:p>
        </w:tc>
        <w:tc>
          <w:tcPr>
            <w:tcW w:w="2926" w:type="dxa"/>
            <w:vAlign w:val="center"/>
          </w:tcPr>
          <w:p w14:paraId="50B1292B" w14:textId="77777777" w:rsidR="002F4A13" w:rsidRDefault="002F4A13" w:rsidP="00DF62C8">
            <w:pPr>
              <w:spacing w:line="264" w:lineRule="auto"/>
              <w:jc w:val="center"/>
              <w:rPr>
                <w:rFonts w:cs="Tahoma"/>
                <w:szCs w:val="18"/>
              </w:rPr>
            </w:pPr>
          </w:p>
        </w:tc>
        <w:tc>
          <w:tcPr>
            <w:tcW w:w="2927" w:type="dxa"/>
            <w:vAlign w:val="center"/>
          </w:tcPr>
          <w:p w14:paraId="37852B5E" w14:textId="77777777" w:rsidR="002F4A13" w:rsidRDefault="002F4A13" w:rsidP="00DF62C8">
            <w:pPr>
              <w:spacing w:line="264" w:lineRule="auto"/>
              <w:jc w:val="center"/>
              <w:rPr>
                <w:rFonts w:cs="Tahoma"/>
                <w:szCs w:val="18"/>
              </w:rPr>
            </w:pPr>
          </w:p>
        </w:tc>
      </w:tr>
    </w:tbl>
    <w:p w14:paraId="6D8496F4" w14:textId="77777777" w:rsidR="004B1EE5" w:rsidRDefault="004B1EE5" w:rsidP="0061677D">
      <w:pPr>
        <w:pStyle w:val="Oznaenseznam3"/>
      </w:pPr>
    </w:p>
    <w:p w14:paraId="12A0101F" w14:textId="77777777" w:rsidR="004B1EE5" w:rsidRDefault="004B1EE5">
      <w:pPr>
        <w:jc w:val="left"/>
      </w:pPr>
      <w:r>
        <w:br w:type="page"/>
      </w:r>
    </w:p>
    <w:p w14:paraId="219723F2" w14:textId="77777777" w:rsidR="004B1EE5" w:rsidRDefault="004B1EE5" w:rsidP="004B1EE5">
      <w:pPr>
        <w:pStyle w:val="Naslov2"/>
      </w:pPr>
      <w:bookmarkStart w:id="18" w:name="_Toc127122009"/>
      <w:r>
        <w:t xml:space="preserve">Obrazec št. </w:t>
      </w:r>
      <w:r w:rsidR="007912D3">
        <w:t>5</w:t>
      </w:r>
      <w:r>
        <w:t xml:space="preserve"> - </w:t>
      </w:r>
      <w:r w:rsidRPr="004B1EE5">
        <w:t>Izjava o sprejemanju pogojev, zahtev naročnika in upoštevanju veljavnih predpisov</w:t>
      </w:r>
      <w:r w:rsidR="00D21C1A">
        <w:rPr>
          <w:rStyle w:val="Sprotnaopomba-sklic"/>
        </w:rPr>
        <w:footnoteReference w:id="15"/>
      </w:r>
      <w:bookmarkEnd w:id="18"/>
    </w:p>
    <w:p w14:paraId="3E4AB49C" w14:textId="77777777" w:rsidR="004B1EE5" w:rsidRDefault="004B1EE5" w:rsidP="004B1EE5"/>
    <w:p w14:paraId="52FF9944" w14:textId="7CCFD954" w:rsidR="004B1EE5" w:rsidRDefault="004B1EE5" w:rsidP="004B1EE5">
      <w:pPr>
        <w:spacing w:line="264" w:lineRule="auto"/>
        <w:jc w:val="center"/>
        <w:rPr>
          <w:rFonts w:cs="Tahoma"/>
          <w:szCs w:val="18"/>
        </w:rPr>
      </w:pPr>
      <w:r>
        <w:rPr>
          <w:rFonts w:cs="Tahoma"/>
          <w:szCs w:val="18"/>
        </w:rPr>
        <w:t xml:space="preserve">JAVNO NAROČILO </w:t>
      </w:r>
      <w:r w:rsidR="00633E90">
        <w:rPr>
          <w:rFonts w:cs="Tahoma"/>
          <w:szCs w:val="18"/>
        </w:rPr>
        <w:t xml:space="preserve">SEČNJA, SPRAVILO, ŽAGANJE IN TRANSPORT LESA NA OBMOČJU GOZDOV V LASTI OBČINE KOČEVJE </w:t>
      </w:r>
      <w:r w:rsidR="00155EFA">
        <w:rPr>
          <w:rFonts w:cs="Tahoma"/>
          <w:szCs w:val="18"/>
        </w:rPr>
        <w:t>2023-2025</w:t>
      </w:r>
      <w:r w:rsidR="007912D3">
        <w:rPr>
          <w:rFonts w:cs="Tahoma"/>
          <w:szCs w:val="18"/>
        </w:rPr>
        <w:t xml:space="preserve"> </w:t>
      </w:r>
    </w:p>
    <w:p w14:paraId="32A7A251" w14:textId="77777777" w:rsidR="004B1EE5" w:rsidRDefault="004B1EE5" w:rsidP="004B1EE5">
      <w:pPr>
        <w:spacing w:line="264" w:lineRule="auto"/>
        <w:rPr>
          <w:rFonts w:cs="Tahoma"/>
          <w:szCs w:val="18"/>
        </w:rPr>
      </w:pPr>
    </w:p>
    <w:tbl>
      <w:tblPr>
        <w:tblStyle w:val="Tabelamrea"/>
        <w:tblW w:w="0" w:type="auto"/>
        <w:tblLook w:val="04A0" w:firstRow="1" w:lastRow="0" w:firstColumn="1" w:lastColumn="0" w:noHBand="0" w:noVBand="1"/>
      </w:tblPr>
      <w:tblGrid>
        <w:gridCol w:w="2122"/>
        <w:gridCol w:w="4390"/>
      </w:tblGrid>
      <w:tr w:rsidR="004B1EE5" w14:paraId="45B088D1" w14:textId="77777777" w:rsidTr="00DF62C8">
        <w:trPr>
          <w:trHeight w:val="442"/>
        </w:trPr>
        <w:tc>
          <w:tcPr>
            <w:tcW w:w="2122" w:type="dxa"/>
          </w:tcPr>
          <w:p w14:paraId="640AC462" w14:textId="77777777" w:rsidR="004B1EE5" w:rsidRDefault="004B1EE5" w:rsidP="00DF62C8">
            <w:r>
              <w:t>Ponudnik:</w:t>
            </w:r>
          </w:p>
        </w:tc>
        <w:tc>
          <w:tcPr>
            <w:tcW w:w="4390" w:type="dxa"/>
          </w:tcPr>
          <w:p w14:paraId="0C1CBDF8" w14:textId="245D323F" w:rsidR="004B1EE5" w:rsidRDefault="004B1EE5" w:rsidP="00DF62C8"/>
        </w:tc>
      </w:tr>
      <w:tr w:rsidR="004B1EE5" w14:paraId="1DB026F7" w14:textId="77777777" w:rsidTr="00DF62C8">
        <w:trPr>
          <w:trHeight w:val="547"/>
        </w:trPr>
        <w:tc>
          <w:tcPr>
            <w:tcW w:w="2122" w:type="dxa"/>
          </w:tcPr>
          <w:p w14:paraId="207D9CD5" w14:textId="77777777" w:rsidR="004B1EE5" w:rsidRDefault="004B1EE5" w:rsidP="00DF62C8">
            <w:r>
              <w:t>Poslovni naslov:</w:t>
            </w:r>
          </w:p>
        </w:tc>
        <w:tc>
          <w:tcPr>
            <w:tcW w:w="4390" w:type="dxa"/>
          </w:tcPr>
          <w:p w14:paraId="41095289" w14:textId="77777777" w:rsidR="004B1EE5" w:rsidRDefault="004B1EE5" w:rsidP="00DF62C8"/>
        </w:tc>
      </w:tr>
    </w:tbl>
    <w:p w14:paraId="09D3995E" w14:textId="77777777" w:rsidR="004B1EE5" w:rsidRDefault="004B1EE5" w:rsidP="004B1EE5"/>
    <w:p w14:paraId="15AF5124" w14:textId="77777777" w:rsidR="004B1EE5" w:rsidRDefault="004B1EE5" w:rsidP="004B1EE5"/>
    <w:tbl>
      <w:tblPr>
        <w:tblStyle w:val="Tabelamrea"/>
        <w:tblW w:w="0" w:type="auto"/>
        <w:tblLook w:val="04A0" w:firstRow="1" w:lastRow="0" w:firstColumn="1" w:lastColumn="0" w:noHBand="0" w:noVBand="1"/>
      </w:tblPr>
      <w:tblGrid>
        <w:gridCol w:w="2122"/>
        <w:gridCol w:w="4390"/>
      </w:tblGrid>
      <w:tr w:rsidR="004B1EE5" w14:paraId="70BEB03A" w14:textId="77777777" w:rsidTr="00DF62C8">
        <w:trPr>
          <w:trHeight w:val="442"/>
        </w:trPr>
        <w:tc>
          <w:tcPr>
            <w:tcW w:w="2122" w:type="dxa"/>
          </w:tcPr>
          <w:p w14:paraId="01C88914" w14:textId="77777777" w:rsidR="004B1EE5" w:rsidRDefault="004B1EE5" w:rsidP="00DF62C8">
            <w:r>
              <w:t>Naročnik:</w:t>
            </w:r>
          </w:p>
        </w:tc>
        <w:tc>
          <w:tcPr>
            <w:tcW w:w="4390" w:type="dxa"/>
          </w:tcPr>
          <w:p w14:paraId="053F842F" w14:textId="77777777" w:rsidR="004B1EE5" w:rsidRDefault="00A653D9" w:rsidP="00DF62C8">
            <w:r>
              <w:t>Kočevski les d.o.o.</w:t>
            </w:r>
          </w:p>
        </w:tc>
      </w:tr>
      <w:tr w:rsidR="004B1EE5" w14:paraId="3FCDCAAB" w14:textId="77777777" w:rsidTr="00DF62C8">
        <w:trPr>
          <w:trHeight w:val="547"/>
        </w:trPr>
        <w:tc>
          <w:tcPr>
            <w:tcW w:w="2122" w:type="dxa"/>
          </w:tcPr>
          <w:p w14:paraId="5E7B97E5" w14:textId="77777777" w:rsidR="004B1EE5" w:rsidRDefault="004B1EE5" w:rsidP="00DF62C8">
            <w:r>
              <w:t>Poslovni naslov:</w:t>
            </w:r>
          </w:p>
        </w:tc>
        <w:tc>
          <w:tcPr>
            <w:tcW w:w="4390" w:type="dxa"/>
          </w:tcPr>
          <w:p w14:paraId="467F2068" w14:textId="77777777" w:rsidR="004B1EE5" w:rsidRDefault="00A653D9" w:rsidP="00DF62C8">
            <w:r>
              <w:t>Trata XIV 6a</w:t>
            </w:r>
            <w:r w:rsidR="004B1EE5">
              <w:t>, 1330 Kočevje</w:t>
            </w:r>
          </w:p>
          <w:p w14:paraId="160B050F" w14:textId="77777777" w:rsidR="004B1EE5" w:rsidRDefault="004B1EE5" w:rsidP="00DF62C8"/>
        </w:tc>
      </w:tr>
    </w:tbl>
    <w:p w14:paraId="54E4E121" w14:textId="77777777" w:rsidR="004B1EE5" w:rsidRPr="00C25A8D" w:rsidRDefault="004B1EE5" w:rsidP="004B1EE5"/>
    <w:p w14:paraId="6B9D951D" w14:textId="0240B38B" w:rsidR="004B1EE5" w:rsidRDefault="004B1EE5" w:rsidP="004B1EE5">
      <w:pPr>
        <w:pStyle w:val="Noga"/>
        <w:spacing w:line="264" w:lineRule="auto"/>
        <w:rPr>
          <w:rFonts w:cs="Tahoma"/>
          <w:color w:val="000000"/>
          <w:szCs w:val="18"/>
        </w:rPr>
      </w:pPr>
      <w:r>
        <w:rPr>
          <w:rFonts w:cs="Tahoma"/>
          <w:color w:val="000000"/>
          <w:szCs w:val="18"/>
        </w:rPr>
        <w:t xml:space="preserve">Naročniku </w:t>
      </w:r>
      <w:r w:rsidR="00A653D9">
        <w:rPr>
          <w:rFonts w:cs="Tahoma"/>
          <w:color w:val="000000"/>
          <w:szCs w:val="18"/>
        </w:rPr>
        <w:t>Kočevski les d.o.o.</w:t>
      </w:r>
      <w:r>
        <w:rPr>
          <w:rFonts w:cs="Tahoma"/>
          <w:color w:val="000000"/>
          <w:szCs w:val="18"/>
        </w:rPr>
        <w:t xml:space="preserve">, </w:t>
      </w:r>
      <w:r w:rsidR="00A653D9">
        <w:rPr>
          <w:rFonts w:cs="Tahoma"/>
          <w:color w:val="000000"/>
          <w:szCs w:val="18"/>
        </w:rPr>
        <w:t>Trata XIV 6a</w:t>
      </w:r>
      <w:r>
        <w:rPr>
          <w:rFonts w:cs="Tahoma"/>
          <w:color w:val="000000"/>
          <w:szCs w:val="18"/>
        </w:rPr>
        <w:t>, 1330 Kočevje, izjavljamo, da:</w:t>
      </w:r>
    </w:p>
    <w:p w14:paraId="176E697B" w14:textId="1985BEF0" w:rsidR="004B1EE5" w:rsidRPr="004B1EE5" w:rsidRDefault="004B1EE5" w:rsidP="001C0B23">
      <w:pPr>
        <w:pStyle w:val="Telobesedila"/>
        <w:widowControl/>
        <w:numPr>
          <w:ilvl w:val="0"/>
          <w:numId w:val="3"/>
        </w:numPr>
        <w:tabs>
          <w:tab w:val="clear" w:pos="1440"/>
        </w:tabs>
        <w:ind w:left="284"/>
        <w:rPr>
          <w:rFonts w:ascii="Arial" w:hAnsi="Arial" w:cs="Arial"/>
          <w:sz w:val="20"/>
        </w:rPr>
      </w:pPr>
      <w:r w:rsidRPr="004B1EE5">
        <w:rPr>
          <w:rFonts w:ascii="Arial" w:hAnsi="Arial" w:cs="Arial"/>
          <w:sz w:val="20"/>
        </w:rPr>
        <w:t>smo se pred pripravo ponudbe v celoti seznanili s pogoji in zahtevami iz dokumentacije v zvezi z oddajo javnega naročila</w:t>
      </w:r>
      <w:r>
        <w:rPr>
          <w:rFonts w:ascii="Arial" w:hAnsi="Arial" w:cs="Arial"/>
          <w:sz w:val="20"/>
        </w:rPr>
        <w:t xml:space="preserve"> </w:t>
      </w:r>
      <w:r w:rsidR="00633E90">
        <w:rPr>
          <w:rFonts w:ascii="Arial" w:hAnsi="Arial" w:cs="Arial"/>
          <w:sz w:val="20"/>
        </w:rPr>
        <w:t xml:space="preserve">SEČNJA, SPRAVILO, ŽAGANJE IN TRANSPORT LESA NA OBMOČJU GOZDOV V LASTI OBČINE KOČEVJE </w:t>
      </w:r>
      <w:r w:rsidR="00155EFA">
        <w:rPr>
          <w:rFonts w:ascii="Arial" w:hAnsi="Arial" w:cs="Arial"/>
          <w:sz w:val="20"/>
        </w:rPr>
        <w:t>2023-2025</w:t>
      </w:r>
      <w:r w:rsidRPr="004B1EE5">
        <w:rPr>
          <w:rFonts w:ascii="Arial" w:hAnsi="Arial" w:cs="Arial"/>
          <w:sz w:val="20"/>
        </w:rPr>
        <w:t xml:space="preserve"> in za katerega dajemo ponudbo,</w:t>
      </w:r>
    </w:p>
    <w:p w14:paraId="01D1558D" w14:textId="77777777" w:rsidR="004B1EE5" w:rsidRPr="004B1EE5" w:rsidRDefault="004B1EE5" w:rsidP="001C0B23">
      <w:pPr>
        <w:pStyle w:val="Telobesedila"/>
        <w:widowControl/>
        <w:numPr>
          <w:ilvl w:val="0"/>
          <w:numId w:val="3"/>
        </w:numPr>
        <w:tabs>
          <w:tab w:val="clear" w:pos="1440"/>
        </w:tabs>
        <w:ind w:left="284" w:hanging="284"/>
        <w:rPr>
          <w:rFonts w:ascii="Arial" w:hAnsi="Arial" w:cs="Arial"/>
          <w:sz w:val="20"/>
        </w:rPr>
      </w:pPr>
      <w:r w:rsidRPr="004B1EE5">
        <w:rPr>
          <w:rFonts w:ascii="Arial" w:hAnsi="Arial" w:cs="Arial"/>
          <w:sz w:val="20"/>
        </w:rPr>
        <w:t>se strinjamo s pogoji in zahtevami iz dokumentacije v zvezi z oddajo javnega naročila in jo kot tako sprejemamo,</w:t>
      </w:r>
    </w:p>
    <w:p w14:paraId="56CBA8BC" w14:textId="77777777" w:rsidR="004B1EE5" w:rsidRPr="004B1EE5" w:rsidRDefault="004B1EE5" w:rsidP="001C0B23">
      <w:pPr>
        <w:pStyle w:val="Telobesedila"/>
        <w:widowControl/>
        <w:numPr>
          <w:ilvl w:val="0"/>
          <w:numId w:val="3"/>
        </w:numPr>
        <w:tabs>
          <w:tab w:val="clear" w:pos="1440"/>
        </w:tabs>
        <w:ind w:left="284" w:hanging="284"/>
        <w:rPr>
          <w:rFonts w:ascii="Arial" w:hAnsi="Arial" w:cs="Arial"/>
          <w:sz w:val="20"/>
        </w:rPr>
      </w:pPr>
      <w:r w:rsidRPr="004B1EE5">
        <w:rPr>
          <w:rFonts w:ascii="Arial" w:hAnsi="Arial" w:cs="Arial"/>
          <w:sz w:val="20"/>
        </w:rPr>
        <w:t>smo se pred oddajo ponudbe v celoti seznanili s predmetom javnega naročila,</w:t>
      </w:r>
    </w:p>
    <w:p w14:paraId="5E151C13" w14:textId="77777777" w:rsidR="004B1EE5" w:rsidRPr="004B1EE5" w:rsidRDefault="004B1EE5" w:rsidP="001C0B23">
      <w:pPr>
        <w:pStyle w:val="Telobesedila"/>
        <w:widowControl/>
        <w:numPr>
          <w:ilvl w:val="0"/>
          <w:numId w:val="3"/>
        </w:numPr>
        <w:tabs>
          <w:tab w:val="clear" w:pos="1440"/>
        </w:tabs>
        <w:ind w:left="284" w:hanging="284"/>
        <w:rPr>
          <w:rFonts w:ascii="Arial" w:hAnsi="Arial" w:cs="Arial"/>
          <w:sz w:val="20"/>
        </w:rPr>
      </w:pPr>
      <w:r w:rsidRPr="004B1EE5">
        <w:rPr>
          <w:rFonts w:ascii="Arial" w:hAnsi="Arial" w:cs="Arial"/>
          <w:sz w:val="20"/>
        </w:rPr>
        <w:t>smo v ponudbi navedli resnične podatke in da le-ti ustrezajo dejanskemu stanju,</w:t>
      </w:r>
    </w:p>
    <w:p w14:paraId="6AE2E555" w14:textId="77777777" w:rsidR="004B1EE5" w:rsidRPr="004B1EE5" w:rsidRDefault="004B1EE5" w:rsidP="001C0B23">
      <w:pPr>
        <w:pStyle w:val="Telobesedila"/>
        <w:widowControl/>
        <w:numPr>
          <w:ilvl w:val="0"/>
          <w:numId w:val="3"/>
        </w:numPr>
        <w:tabs>
          <w:tab w:val="clear" w:pos="1440"/>
        </w:tabs>
        <w:ind w:left="284" w:hanging="284"/>
        <w:rPr>
          <w:rFonts w:ascii="Arial" w:hAnsi="Arial" w:cs="Arial"/>
          <w:sz w:val="20"/>
        </w:rPr>
      </w:pPr>
      <w:r w:rsidRPr="004B1EE5">
        <w:rPr>
          <w:rFonts w:ascii="Arial" w:hAnsi="Arial" w:cs="Arial"/>
          <w:sz w:val="20"/>
        </w:rPr>
        <w:t>dodeljenega javnega naročila ne bomo prenesli na drugega dobavitelja,</w:t>
      </w:r>
    </w:p>
    <w:p w14:paraId="1D84E551" w14:textId="77777777" w:rsidR="004B1EE5" w:rsidRPr="004B1EE5" w:rsidRDefault="004B1EE5" w:rsidP="001C0B23">
      <w:pPr>
        <w:pStyle w:val="Telobesedila"/>
        <w:widowControl/>
        <w:numPr>
          <w:ilvl w:val="0"/>
          <w:numId w:val="3"/>
        </w:numPr>
        <w:tabs>
          <w:tab w:val="clear" w:pos="1440"/>
        </w:tabs>
        <w:ind w:left="284" w:hanging="284"/>
        <w:rPr>
          <w:rFonts w:ascii="Arial" w:hAnsi="Arial" w:cs="Arial"/>
          <w:sz w:val="20"/>
        </w:rPr>
      </w:pPr>
      <w:r w:rsidRPr="004B1EE5">
        <w:rPr>
          <w:rFonts w:ascii="Arial" w:hAnsi="Arial" w:cs="Arial"/>
          <w:sz w:val="20"/>
        </w:rPr>
        <w:t>smo seznanjeni s tem, da mora naročnik po sklenitvi okvirnega sporazuma z izbranim ponudnikom(ki), le-to objaviti na Portalu javnih naročil, skladno z novelo Zakona o dostopu do informacij javnega značaja – ZDIJZ-C (Uradni list RS, št. 23/14 in Pravilnikom o objavah pogodb s področja javnega naročanja, koncesij in javno-zasebnih partnerstev (Uradni list RS, št. 5/15).</w:t>
      </w:r>
    </w:p>
    <w:p w14:paraId="0E5E1C96" w14:textId="77777777" w:rsidR="004B1EE5" w:rsidRPr="004B1EE5" w:rsidRDefault="004B1EE5" w:rsidP="004B1EE5">
      <w:pPr>
        <w:pStyle w:val="Noga"/>
        <w:rPr>
          <w:color w:val="000000"/>
          <w:szCs w:val="20"/>
        </w:rPr>
      </w:pPr>
    </w:p>
    <w:p w14:paraId="4B7B56E5" w14:textId="77777777" w:rsidR="004B1EE5" w:rsidRPr="004B1EE5" w:rsidRDefault="004B1EE5" w:rsidP="004B1EE5">
      <w:pPr>
        <w:pStyle w:val="Noga"/>
        <w:rPr>
          <w:color w:val="000000"/>
          <w:szCs w:val="20"/>
        </w:rPr>
      </w:pPr>
      <w:r w:rsidRPr="004B1EE5">
        <w:rPr>
          <w:color w:val="000000"/>
          <w:szCs w:val="20"/>
        </w:rPr>
        <w:t>Izjavljamo, da:</w:t>
      </w:r>
    </w:p>
    <w:p w14:paraId="55C17611" w14:textId="4015C762" w:rsidR="004B1EE5" w:rsidRPr="004B1EE5" w:rsidRDefault="004B1EE5" w:rsidP="001C0B23">
      <w:pPr>
        <w:pStyle w:val="Noga"/>
        <w:numPr>
          <w:ilvl w:val="0"/>
          <w:numId w:val="3"/>
        </w:numPr>
        <w:tabs>
          <w:tab w:val="clear" w:pos="1440"/>
          <w:tab w:val="clear" w:pos="4536"/>
          <w:tab w:val="clear" w:pos="9072"/>
        </w:tabs>
        <w:ind w:left="284"/>
        <w:rPr>
          <w:color w:val="000000"/>
          <w:szCs w:val="20"/>
        </w:rPr>
      </w:pPr>
      <w:r w:rsidRPr="004B1EE5">
        <w:rPr>
          <w:color w:val="000000"/>
          <w:szCs w:val="20"/>
        </w:rPr>
        <w:t xml:space="preserve">bomo v primeru, da bomo izbrani v postopku javnega naročila </w:t>
      </w:r>
      <w:r w:rsidR="00633E90">
        <w:rPr>
          <w:color w:val="000000"/>
          <w:szCs w:val="20"/>
        </w:rPr>
        <w:t xml:space="preserve">SEČNJA, SPRAVILO, ŽAGANJE IN TRANSPORT LESA NA OBMOČJU GOZDOV V LASTI OBČINE KOČEVJE </w:t>
      </w:r>
      <w:r w:rsidR="00155EFA">
        <w:rPr>
          <w:color w:val="000000"/>
          <w:szCs w:val="20"/>
        </w:rPr>
        <w:t>2023-2025</w:t>
      </w:r>
      <w:r w:rsidR="00F263CF">
        <w:rPr>
          <w:color w:val="000000"/>
          <w:szCs w:val="20"/>
        </w:rPr>
        <w:t xml:space="preserve"> </w:t>
      </w:r>
      <w:r w:rsidRPr="004B1EE5">
        <w:rPr>
          <w:color w:val="000000"/>
          <w:szCs w:val="20"/>
        </w:rPr>
        <w:t>za katerega dajemo ponudbo, ob podpisu okvirnega sporazuma naročniku izročili zahtevano zavarovanje za dobro izvedbo okvirnega sporazuma v obliki, kot jo zahteva naročnik v dokumentaciji v zvezi z oddajo javnega naročila in je določena v okvirnem sporazumu; seznanjeni smo s tem, da brez predložitve zahtevanega zavarovanja okvirni sporazum ne bo veljaven,</w:t>
      </w:r>
    </w:p>
    <w:p w14:paraId="79DB5312" w14:textId="77777777" w:rsidR="004B1EE5" w:rsidRPr="004B1EE5" w:rsidRDefault="004B1EE5" w:rsidP="001C0B23">
      <w:pPr>
        <w:pStyle w:val="Noga"/>
        <w:numPr>
          <w:ilvl w:val="0"/>
          <w:numId w:val="3"/>
        </w:numPr>
        <w:tabs>
          <w:tab w:val="clear" w:pos="1440"/>
          <w:tab w:val="clear" w:pos="4536"/>
          <w:tab w:val="clear" w:pos="9072"/>
        </w:tabs>
        <w:ind w:left="284" w:hanging="284"/>
        <w:rPr>
          <w:color w:val="000000"/>
          <w:szCs w:val="20"/>
        </w:rPr>
      </w:pPr>
      <w:r w:rsidRPr="004B1EE5">
        <w:rPr>
          <w:color w:val="000000"/>
          <w:szCs w:val="20"/>
        </w:rPr>
        <w:t>bomo v primeru reklamacij s strani naročnika le-te rešili v roku, ki ga zahteva naročnik in o vsaki rešitvi reklamacije pisno obvestili naročnika; seznanjeni smo s tem, da v primeru da reklamacij ne bi reševali in o rešitvi reklamacij ne bi obveščali naročnika oziroma da ne bi upoštevali upravičenih reklamacij s strani naročnika, da bo naročnik začel postopek za odstop od okvirnega sporazuma in unovčil zavarovanje za dobro izvedbo obveznosti iz okvirnega sporazuma,</w:t>
      </w:r>
    </w:p>
    <w:p w14:paraId="6E0EE521" w14:textId="5A9EDAFD" w:rsidR="004B1EE5" w:rsidRPr="004B1EE5" w:rsidRDefault="004B1EE5" w:rsidP="001C0B23">
      <w:pPr>
        <w:pStyle w:val="Noga"/>
        <w:numPr>
          <w:ilvl w:val="0"/>
          <w:numId w:val="3"/>
        </w:numPr>
        <w:tabs>
          <w:tab w:val="clear" w:pos="1440"/>
          <w:tab w:val="clear" w:pos="4536"/>
          <w:tab w:val="clear" w:pos="9072"/>
        </w:tabs>
        <w:ind w:left="284" w:hanging="284"/>
        <w:rPr>
          <w:color w:val="000000"/>
          <w:szCs w:val="20"/>
        </w:rPr>
      </w:pPr>
      <w:r w:rsidRPr="004B1EE5">
        <w:rPr>
          <w:color w:val="000000"/>
          <w:szCs w:val="20"/>
        </w:rPr>
        <w:t xml:space="preserve">bomo naročnika ves čas trajanja okvirnega sporazuma obveščali o morebitnih spremembah, ki bi vplivale ali na našo zmožnost </w:t>
      </w:r>
      <w:r w:rsidR="007948FB">
        <w:rPr>
          <w:color w:val="000000"/>
          <w:szCs w:val="20"/>
        </w:rPr>
        <w:t>izvesti predmet naročila</w:t>
      </w:r>
      <w:r w:rsidRPr="004B1EE5">
        <w:rPr>
          <w:color w:val="000000"/>
          <w:szCs w:val="20"/>
        </w:rPr>
        <w:t xml:space="preserve"> ali druge spremembe, ki bi vplivale na naše poslovanje</w:t>
      </w:r>
      <w:r w:rsidR="00EB0EC9">
        <w:rPr>
          <w:color w:val="000000"/>
          <w:szCs w:val="20"/>
        </w:rPr>
        <w:t>.</w:t>
      </w:r>
    </w:p>
    <w:p w14:paraId="4C790C1D" w14:textId="77777777" w:rsidR="004B1EE5" w:rsidRPr="004B1EE5" w:rsidRDefault="004B1EE5" w:rsidP="004B1EE5">
      <w:pPr>
        <w:pStyle w:val="Noga"/>
        <w:tabs>
          <w:tab w:val="clear" w:pos="4536"/>
          <w:tab w:val="clear" w:pos="9072"/>
        </w:tabs>
        <w:rPr>
          <w:color w:val="000000"/>
          <w:szCs w:val="20"/>
        </w:rPr>
      </w:pPr>
    </w:p>
    <w:p w14:paraId="5AD28861" w14:textId="77777777" w:rsidR="004B1EE5" w:rsidRPr="004B1EE5" w:rsidRDefault="004B1EE5" w:rsidP="004B1EE5">
      <w:pPr>
        <w:pStyle w:val="Noga"/>
        <w:tabs>
          <w:tab w:val="clear" w:pos="4536"/>
          <w:tab w:val="clear" w:pos="9072"/>
        </w:tabs>
        <w:rPr>
          <w:color w:val="000000"/>
          <w:szCs w:val="20"/>
        </w:rPr>
      </w:pPr>
      <w:r w:rsidRPr="004B1EE5">
        <w:rPr>
          <w:color w:val="000000"/>
          <w:szCs w:val="20"/>
        </w:rPr>
        <w:t>Obvezujemo se, da:</w:t>
      </w:r>
    </w:p>
    <w:p w14:paraId="59C6D4E4" w14:textId="77777777" w:rsidR="004B1EE5" w:rsidRPr="004B1EE5" w:rsidRDefault="004B1EE5" w:rsidP="001C0B23">
      <w:pPr>
        <w:pStyle w:val="Noga"/>
        <w:numPr>
          <w:ilvl w:val="0"/>
          <w:numId w:val="3"/>
        </w:numPr>
        <w:tabs>
          <w:tab w:val="clear" w:pos="1440"/>
          <w:tab w:val="clear" w:pos="4536"/>
          <w:tab w:val="clear" w:pos="9072"/>
        </w:tabs>
        <w:ind w:left="284" w:hanging="284"/>
        <w:rPr>
          <w:color w:val="000000"/>
          <w:szCs w:val="20"/>
        </w:rPr>
      </w:pPr>
      <w:r w:rsidRPr="004B1EE5">
        <w:rPr>
          <w:color w:val="000000"/>
          <w:szCs w:val="20"/>
        </w:rPr>
        <w:t>bomo pri izvedbi naročil upoštevali vse veljavne predpise, normative in standarde, ki veljajo za področje predmeta javnega naročila v Republiki Sloveniji,</w:t>
      </w:r>
    </w:p>
    <w:p w14:paraId="3BE21EFF" w14:textId="77777777" w:rsidR="004B1EE5" w:rsidRPr="004B1EE5" w:rsidRDefault="004B1EE5" w:rsidP="001C0B23">
      <w:pPr>
        <w:pStyle w:val="Noga"/>
        <w:numPr>
          <w:ilvl w:val="0"/>
          <w:numId w:val="3"/>
        </w:numPr>
        <w:tabs>
          <w:tab w:val="clear" w:pos="1440"/>
          <w:tab w:val="clear" w:pos="4536"/>
          <w:tab w:val="clear" w:pos="9072"/>
        </w:tabs>
        <w:ind w:left="284" w:hanging="284"/>
        <w:rPr>
          <w:color w:val="000000"/>
          <w:szCs w:val="20"/>
        </w:rPr>
      </w:pPr>
      <w:r w:rsidRPr="004B1EE5">
        <w:rPr>
          <w:color w:val="000000"/>
          <w:szCs w:val="20"/>
        </w:rPr>
        <w:t>bomo pri izvedbi naročil upoštevali vse okoljske predpise, ki veljajo v Republiki Sloveniji in se nanašajo na področje predmeta javnega naročila,</w:t>
      </w:r>
    </w:p>
    <w:p w14:paraId="6CCBF340" w14:textId="77777777" w:rsidR="004B1EE5" w:rsidRPr="004B1EE5" w:rsidRDefault="004B1EE5" w:rsidP="001C0B23">
      <w:pPr>
        <w:pStyle w:val="Noga"/>
        <w:numPr>
          <w:ilvl w:val="0"/>
          <w:numId w:val="3"/>
        </w:numPr>
        <w:tabs>
          <w:tab w:val="clear" w:pos="1440"/>
          <w:tab w:val="clear" w:pos="4536"/>
          <w:tab w:val="clear" w:pos="9072"/>
        </w:tabs>
        <w:ind w:left="284" w:hanging="284"/>
        <w:rPr>
          <w:color w:val="000000"/>
          <w:szCs w:val="20"/>
        </w:rPr>
      </w:pPr>
      <w:r w:rsidRPr="004B1EE5">
        <w:rPr>
          <w:color w:val="000000"/>
          <w:szCs w:val="20"/>
        </w:rPr>
        <w:t>bomo upoštevali vse obveznosti, ki izhajajo iz veljavnih predpisov v Republiki Sloveniji in se nanašajo na varstvo in zdravje pri delu, zaposlovanje in delovne pogoje,</w:t>
      </w:r>
    </w:p>
    <w:p w14:paraId="673FDD8D" w14:textId="77777777" w:rsidR="004B1EE5" w:rsidRPr="004B1EE5" w:rsidRDefault="004B1EE5" w:rsidP="001C0B23">
      <w:pPr>
        <w:pStyle w:val="Noga"/>
        <w:numPr>
          <w:ilvl w:val="0"/>
          <w:numId w:val="3"/>
        </w:numPr>
        <w:tabs>
          <w:tab w:val="clear" w:pos="1440"/>
          <w:tab w:val="clear" w:pos="4536"/>
          <w:tab w:val="clear" w:pos="9072"/>
        </w:tabs>
        <w:ind w:left="284" w:hanging="284"/>
        <w:rPr>
          <w:color w:val="000000"/>
          <w:szCs w:val="20"/>
        </w:rPr>
      </w:pPr>
      <w:r w:rsidRPr="004B1EE5">
        <w:rPr>
          <w:color w:val="000000"/>
          <w:szCs w:val="20"/>
        </w:rPr>
        <w:t>bomo v okviru vsakega posameznega naročila, ki nam bo dodeljeno, v celoti zagotovili vso potrebno varnost in delovne pogoje,</w:t>
      </w:r>
    </w:p>
    <w:p w14:paraId="18235B71" w14:textId="77777777" w:rsidR="004B1EE5" w:rsidRPr="004B1EE5" w:rsidRDefault="004B1EE5" w:rsidP="001C0B23">
      <w:pPr>
        <w:pStyle w:val="Noga"/>
        <w:numPr>
          <w:ilvl w:val="0"/>
          <w:numId w:val="3"/>
        </w:numPr>
        <w:tabs>
          <w:tab w:val="clear" w:pos="1440"/>
          <w:tab w:val="clear" w:pos="4536"/>
          <w:tab w:val="clear" w:pos="9072"/>
        </w:tabs>
        <w:ind w:left="284" w:hanging="284"/>
        <w:rPr>
          <w:color w:val="000000"/>
          <w:szCs w:val="20"/>
        </w:rPr>
      </w:pPr>
      <w:r w:rsidRPr="004B1EE5">
        <w:rPr>
          <w:color w:val="000000"/>
          <w:szCs w:val="20"/>
        </w:rPr>
        <w:t>bomo vsem delavcem, ki bodo izvajali naročilo zagotovili ustrezno osebno varovalno in drugo opremo tako, da bo zagotovljena njihova varnost ves čas izvajanja naročila,</w:t>
      </w:r>
    </w:p>
    <w:p w14:paraId="1F77C323" w14:textId="77777777" w:rsidR="004B1EE5" w:rsidRPr="004B1EE5" w:rsidRDefault="004B1EE5" w:rsidP="001C0B23">
      <w:pPr>
        <w:pStyle w:val="Noga"/>
        <w:numPr>
          <w:ilvl w:val="0"/>
          <w:numId w:val="3"/>
        </w:numPr>
        <w:tabs>
          <w:tab w:val="clear" w:pos="1440"/>
          <w:tab w:val="clear" w:pos="4536"/>
          <w:tab w:val="clear" w:pos="9072"/>
        </w:tabs>
        <w:ind w:left="284" w:hanging="284"/>
        <w:rPr>
          <w:color w:val="000000"/>
          <w:szCs w:val="20"/>
        </w:rPr>
      </w:pPr>
      <w:r w:rsidRPr="004B1EE5">
        <w:rPr>
          <w:color w:val="000000"/>
          <w:szCs w:val="20"/>
        </w:rPr>
        <w:t>bomo za izvedbo vsakega posameznega naročila, ki nam bo dodeljeno zagotovili delavce, ki so sposobni in usposobljeni za izvedbo naročila,</w:t>
      </w:r>
    </w:p>
    <w:p w14:paraId="5085DB53" w14:textId="77777777" w:rsidR="004B1EE5" w:rsidRPr="004B1EE5" w:rsidRDefault="004B1EE5" w:rsidP="001C0B23">
      <w:pPr>
        <w:pStyle w:val="Noga"/>
        <w:numPr>
          <w:ilvl w:val="0"/>
          <w:numId w:val="3"/>
        </w:numPr>
        <w:tabs>
          <w:tab w:val="clear" w:pos="1440"/>
          <w:tab w:val="clear" w:pos="4536"/>
          <w:tab w:val="clear" w:pos="9072"/>
        </w:tabs>
        <w:ind w:left="284" w:hanging="284"/>
        <w:rPr>
          <w:color w:val="000000"/>
          <w:szCs w:val="20"/>
        </w:rPr>
      </w:pPr>
      <w:r w:rsidRPr="004B1EE5">
        <w:rPr>
          <w:color w:val="000000"/>
          <w:szCs w:val="20"/>
        </w:rPr>
        <w:t>bomo pri izvedbi naročila uporabljali okoljsko tehnologijo, to je tehnologijo, katere uporaba je okolju manj škodljiva, ki varuje okolje in ga manj onesnažuje,</w:t>
      </w:r>
    </w:p>
    <w:p w14:paraId="3A3BCF2D" w14:textId="77777777" w:rsidR="004B1EE5" w:rsidRPr="004B1EE5" w:rsidRDefault="004B1EE5" w:rsidP="001C0B23">
      <w:pPr>
        <w:pStyle w:val="Noga"/>
        <w:numPr>
          <w:ilvl w:val="0"/>
          <w:numId w:val="3"/>
        </w:numPr>
        <w:tabs>
          <w:tab w:val="clear" w:pos="1440"/>
          <w:tab w:val="clear" w:pos="4536"/>
          <w:tab w:val="clear" w:pos="9072"/>
        </w:tabs>
        <w:ind w:left="284" w:hanging="284"/>
        <w:rPr>
          <w:color w:val="000000"/>
          <w:szCs w:val="20"/>
        </w:rPr>
      </w:pPr>
      <w:r w:rsidRPr="004B1EE5">
        <w:rPr>
          <w:color w:val="000000"/>
          <w:szCs w:val="20"/>
        </w:rPr>
        <w:t>bomo pri izvajanju okvirnega sporazuma in izvedbi posameznega naročila, ki nam bo dodeljeno v celoti upoštevali vse zahteve naročnika iz dokumentacije v zvezi z oddajo javnega naročila, zahteve naročnika iz vsakokratnega povabila k oddaji ponudbe in vsa navodila, ki bi nam jih v času izvedbe posameznega naročila dal naročnik ali njegov pooblaščeni predstavnik,</w:t>
      </w:r>
    </w:p>
    <w:p w14:paraId="2387CAE4" w14:textId="77777777" w:rsidR="004B1EE5" w:rsidRPr="004B1EE5" w:rsidRDefault="004B1EE5" w:rsidP="001C0B23">
      <w:pPr>
        <w:pStyle w:val="Noga"/>
        <w:numPr>
          <w:ilvl w:val="0"/>
          <w:numId w:val="3"/>
        </w:numPr>
        <w:tabs>
          <w:tab w:val="clear" w:pos="1440"/>
          <w:tab w:val="clear" w:pos="4536"/>
          <w:tab w:val="clear" w:pos="9072"/>
        </w:tabs>
        <w:ind w:left="284" w:hanging="284"/>
        <w:rPr>
          <w:color w:val="000000"/>
          <w:szCs w:val="20"/>
        </w:rPr>
      </w:pPr>
      <w:r w:rsidRPr="004B1EE5">
        <w:rPr>
          <w:color w:val="000000"/>
          <w:szCs w:val="20"/>
        </w:rPr>
        <w:t>bomo v primeru zahteve naročnika dostavili dokazilo ali listino, iz katere bo izhajala resničnost vseh zgornjih navedb,</w:t>
      </w:r>
    </w:p>
    <w:p w14:paraId="2B7F42A1" w14:textId="77777777" w:rsidR="004B1EE5" w:rsidRPr="004B1EE5" w:rsidRDefault="004B1EE5" w:rsidP="001C0B23">
      <w:pPr>
        <w:pStyle w:val="Noga"/>
        <w:numPr>
          <w:ilvl w:val="0"/>
          <w:numId w:val="3"/>
        </w:numPr>
        <w:tabs>
          <w:tab w:val="clear" w:pos="1440"/>
          <w:tab w:val="clear" w:pos="4536"/>
          <w:tab w:val="clear" w:pos="9072"/>
        </w:tabs>
        <w:ind w:left="284" w:hanging="284"/>
        <w:rPr>
          <w:color w:val="000000"/>
          <w:szCs w:val="20"/>
        </w:rPr>
      </w:pPr>
      <w:r w:rsidRPr="004B1EE5">
        <w:rPr>
          <w:color w:val="000000"/>
          <w:szCs w:val="20"/>
        </w:rPr>
        <w:t>bomo naročniku izročili vse dokumente, ki jih zahteva in vse dokumente, ki izhajajo iz veljavnih predpisov za javno naročilo za katerega dajemo ponudbo.</w:t>
      </w:r>
    </w:p>
    <w:p w14:paraId="4C2BDE00" w14:textId="77777777" w:rsidR="004B1EE5" w:rsidRPr="004B1EE5" w:rsidRDefault="004B1EE5" w:rsidP="004B1EE5">
      <w:pPr>
        <w:pStyle w:val="Noga"/>
        <w:rPr>
          <w:color w:val="000000"/>
          <w:szCs w:val="20"/>
        </w:rPr>
      </w:pPr>
    </w:p>
    <w:p w14:paraId="49F072BA" w14:textId="77777777" w:rsidR="004B1EE5" w:rsidRDefault="004B1EE5" w:rsidP="004B1EE5">
      <w:pPr>
        <w:pStyle w:val="Telobesedila"/>
        <w:rPr>
          <w:rFonts w:ascii="Arial" w:hAnsi="Arial" w:cs="Arial"/>
          <w:sz w:val="20"/>
        </w:rPr>
      </w:pPr>
      <w:r w:rsidRPr="004B1EE5">
        <w:rPr>
          <w:rFonts w:ascii="Arial" w:hAnsi="Arial" w:cs="Arial"/>
          <w:sz w:val="20"/>
        </w:rPr>
        <w:t>S to izjavo v celoti prevzemamo vso odgovornost in morebitne posledice, ki iz nje izhajajo.</w:t>
      </w:r>
    </w:p>
    <w:p w14:paraId="286E2369" w14:textId="77777777" w:rsidR="007948FB" w:rsidRDefault="007948FB" w:rsidP="004B1EE5">
      <w:pPr>
        <w:pStyle w:val="Telobesedila"/>
        <w:rPr>
          <w:rFonts w:ascii="Arial" w:hAnsi="Arial" w:cs="Arial"/>
          <w:sz w:val="20"/>
        </w:rPr>
      </w:pPr>
    </w:p>
    <w:p w14:paraId="245144D2" w14:textId="77777777" w:rsidR="007948FB" w:rsidRPr="004B1EE5" w:rsidRDefault="007948FB" w:rsidP="004B1EE5">
      <w:pPr>
        <w:pStyle w:val="Telobesedila"/>
        <w:rPr>
          <w:rFonts w:ascii="Arial" w:hAnsi="Arial" w:cs="Arial"/>
          <w:sz w:val="20"/>
        </w:rPr>
      </w:pPr>
    </w:p>
    <w:p w14:paraId="5CC9DF50" w14:textId="77777777" w:rsidR="007948FB" w:rsidRDefault="007948FB" w:rsidP="004B1EE5">
      <w:pPr>
        <w:jc w:val="left"/>
        <w:rPr>
          <w:szCs w:val="20"/>
        </w:rPr>
      </w:pPr>
    </w:p>
    <w:tbl>
      <w:tblPr>
        <w:tblStyle w:val="Tabelamrea"/>
        <w:tblW w:w="0" w:type="auto"/>
        <w:tblLook w:val="04A0" w:firstRow="1" w:lastRow="0" w:firstColumn="1" w:lastColumn="0" w:noHBand="0" w:noVBand="1"/>
      </w:tblPr>
      <w:tblGrid>
        <w:gridCol w:w="2926"/>
        <w:gridCol w:w="2926"/>
        <w:gridCol w:w="2927"/>
      </w:tblGrid>
      <w:tr w:rsidR="007948FB" w14:paraId="2CE6CDA7" w14:textId="77777777" w:rsidTr="00DF62C8">
        <w:trPr>
          <w:trHeight w:val="680"/>
        </w:trPr>
        <w:tc>
          <w:tcPr>
            <w:tcW w:w="2926" w:type="dxa"/>
            <w:vAlign w:val="center"/>
          </w:tcPr>
          <w:p w14:paraId="4788F4A7" w14:textId="77777777" w:rsidR="007948FB" w:rsidRDefault="007948FB" w:rsidP="00DF62C8">
            <w:pPr>
              <w:spacing w:line="264" w:lineRule="auto"/>
              <w:rPr>
                <w:rFonts w:cs="Tahoma"/>
                <w:szCs w:val="18"/>
              </w:rPr>
            </w:pPr>
            <w:r>
              <w:rPr>
                <w:rFonts w:cs="Tahoma"/>
                <w:szCs w:val="18"/>
              </w:rPr>
              <w:t>V:</w:t>
            </w:r>
          </w:p>
        </w:tc>
        <w:tc>
          <w:tcPr>
            <w:tcW w:w="2926" w:type="dxa"/>
            <w:vAlign w:val="center"/>
          </w:tcPr>
          <w:p w14:paraId="6C1E766B" w14:textId="77777777" w:rsidR="007948FB" w:rsidRDefault="007948FB" w:rsidP="00DF62C8">
            <w:pPr>
              <w:spacing w:line="264" w:lineRule="auto"/>
              <w:jc w:val="center"/>
              <w:rPr>
                <w:rFonts w:cs="Tahoma"/>
                <w:szCs w:val="18"/>
              </w:rPr>
            </w:pPr>
            <w:r>
              <w:rPr>
                <w:rFonts w:cs="Tahoma"/>
                <w:szCs w:val="18"/>
              </w:rPr>
              <w:t>Žig:</w:t>
            </w:r>
          </w:p>
        </w:tc>
        <w:tc>
          <w:tcPr>
            <w:tcW w:w="2927" w:type="dxa"/>
            <w:vAlign w:val="center"/>
          </w:tcPr>
          <w:p w14:paraId="67B1D936" w14:textId="77777777" w:rsidR="007948FB" w:rsidRDefault="007948FB" w:rsidP="00DF62C8">
            <w:pPr>
              <w:spacing w:line="264" w:lineRule="auto"/>
              <w:jc w:val="center"/>
              <w:rPr>
                <w:rFonts w:cs="Tahoma"/>
                <w:szCs w:val="18"/>
              </w:rPr>
            </w:pPr>
            <w:r>
              <w:rPr>
                <w:rFonts w:cs="Tahoma"/>
                <w:szCs w:val="18"/>
              </w:rPr>
              <w:t>Podpis pooblaščene osebe:</w:t>
            </w:r>
          </w:p>
        </w:tc>
      </w:tr>
      <w:tr w:rsidR="007948FB" w14:paraId="20062AA5" w14:textId="77777777" w:rsidTr="00DF62C8">
        <w:trPr>
          <w:trHeight w:val="680"/>
        </w:trPr>
        <w:tc>
          <w:tcPr>
            <w:tcW w:w="2926" w:type="dxa"/>
            <w:vAlign w:val="center"/>
          </w:tcPr>
          <w:p w14:paraId="2D6C3BC3" w14:textId="77777777" w:rsidR="007948FB" w:rsidRDefault="007948FB" w:rsidP="00DF62C8">
            <w:pPr>
              <w:spacing w:line="264" w:lineRule="auto"/>
              <w:rPr>
                <w:rFonts w:cs="Tahoma"/>
                <w:szCs w:val="18"/>
              </w:rPr>
            </w:pPr>
            <w:r>
              <w:rPr>
                <w:rFonts w:cs="Tahoma"/>
                <w:szCs w:val="18"/>
              </w:rPr>
              <w:t>Dne:</w:t>
            </w:r>
          </w:p>
        </w:tc>
        <w:tc>
          <w:tcPr>
            <w:tcW w:w="2926" w:type="dxa"/>
            <w:vAlign w:val="center"/>
          </w:tcPr>
          <w:p w14:paraId="2C3D753E" w14:textId="77777777" w:rsidR="007948FB" w:rsidRDefault="007948FB" w:rsidP="00DF62C8">
            <w:pPr>
              <w:spacing w:line="264" w:lineRule="auto"/>
              <w:jc w:val="center"/>
              <w:rPr>
                <w:rFonts w:cs="Tahoma"/>
                <w:szCs w:val="18"/>
              </w:rPr>
            </w:pPr>
          </w:p>
        </w:tc>
        <w:tc>
          <w:tcPr>
            <w:tcW w:w="2927" w:type="dxa"/>
            <w:vAlign w:val="center"/>
          </w:tcPr>
          <w:p w14:paraId="4CC7975A" w14:textId="77777777" w:rsidR="007948FB" w:rsidRDefault="007948FB" w:rsidP="00DF62C8">
            <w:pPr>
              <w:spacing w:line="264" w:lineRule="auto"/>
              <w:jc w:val="center"/>
              <w:rPr>
                <w:rFonts w:cs="Tahoma"/>
                <w:szCs w:val="18"/>
              </w:rPr>
            </w:pPr>
          </w:p>
        </w:tc>
      </w:tr>
    </w:tbl>
    <w:p w14:paraId="279EB257" w14:textId="77777777" w:rsidR="004B1EE5" w:rsidRPr="004B1EE5" w:rsidRDefault="004B1EE5" w:rsidP="004B1EE5">
      <w:pPr>
        <w:jc w:val="left"/>
        <w:rPr>
          <w:szCs w:val="20"/>
        </w:rPr>
      </w:pPr>
      <w:r w:rsidRPr="004B1EE5">
        <w:rPr>
          <w:szCs w:val="20"/>
        </w:rPr>
        <w:br w:type="page"/>
      </w:r>
    </w:p>
    <w:p w14:paraId="0E2C8881" w14:textId="77777777" w:rsidR="004B1EE5" w:rsidRPr="004B1EE5" w:rsidRDefault="004B1EE5" w:rsidP="004B1EE5"/>
    <w:p w14:paraId="5D7D689F" w14:textId="77777777" w:rsidR="004B1EE5" w:rsidRDefault="004B1EE5" w:rsidP="004B1EE5">
      <w:pPr>
        <w:pStyle w:val="Naslov2"/>
      </w:pPr>
      <w:bookmarkStart w:id="19" w:name="_Toc127122010"/>
      <w:r>
        <w:t xml:space="preserve">Obrazec št. </w:t>
      </w:r>
      <w:r w:rsidR="007912D3">
        <w:t>6</w:t>
      </w:r>
      <w:r>
        <w:t xml:space="preserve"> </w:t>
      </w:r>
      <w:r w:rsidR="00522604">
        <w:t>–</w:t>
      </w:r>
      <w:r>
        <w:t xml:space="preserve"> </w:t>
      </w:r>
      <w:r w:rsidR="00522604">
        <w:t>Pooblastilo gospodarskega subjekta za pridobitev podatkov</w:t>
      </w:r>
      <w:r w:rsidRPr="004B1EE5">
        <w:t xml:space="preserve"> </w:t>
      </w:r>
      <w:r w:rsidR="00522604">
        <w:rPr>
          <w:rStyle w:val="Sprotnaopomba-sklic"/>
        </w:rPr>
        <w:footnoteReference w:id="16"/>
      </w:r>
      <w:bookmarkEnd w:id="19"/>
    </w:p>
    <w:p w14:paraId="2F237899" w14:textId="77777777" w:rsidR="004B1EE5" w:rsidRPr="004B1EE5" w:rsidRDefault="004B1EE5" w:rsidP="004B1EE5"/>
    <w:p w14:paraId="7ED66171" w14:textId="6A6A0E59" w:rsidR="004B1EE5" w:rsidRDefault="004B1EE5" w:rsidP="004B1EE5">
      <w:pPr>
        <w:spacing w:line="264" w:lineRule="auto"/>
        <w:jc w:val="center"/>
        <w:rPr>
          <w:rFonts w:cs="Tahoma"/>
          <w:szCs w:val="18"/>
        </w:rPr>
      </w:pPr>
      <w:r>
        <w:rPr>
          <w:rFonts w:cs="Tahoma"/>
          <w:szCs w:val="18"/>
        </w:rPr>
        <w:t xml:space="preserve">JAVNO NAROČILO </w:t>
      </w:r>
      <w:r w:rsidR="00633E90">
        <w:rPr>
          <w:rFonts w:cs="Tahoma"/>
          <w:szCs w:val="18"/>
        </w:rPr>
        <w:t xml:space="preserve">SEČNJA, SPRAVILO, ŽAGANJE IN TRANSPORT LESA NA OBMOČJU GOZDOV V LASTI OBČINE KOČEVJE </w:t>
      </w:r>
      <w:r w:rsidR="00155EFA">
        <w:rPr>
          <w:rFonts w:cs="Tahoma"/>
          <w:szCs w:val="18"/>
        </w:rPr>
        <w:t>2023-2025</w:t>
      </w:r>
      <w:r w:rsidR="007912D3">
        <w:rPr>
          <w:rFonts w:cs="Tahoma"/>
          <w:szCs w:val="18"/>
        </w:rPr>
        <w:t xml:space="preserve"> </w:t>
      </w:r>
    </w:p>
    <w:p w14:paraId="0165206B" w14:textId="77777777" w:rsidR="004B1EE5" w:rsidRDefault="004B1EE5" w:rsidP="004B1EE5">
      <w:pPr>
        <w:spacing w:line="264" w:lineRule="auto"/>
        <w:rPr>
          <w:rFonts w:cs="Tahoma"/>
          <w:szCs w:val="18"/>
        </w:rPr>
      </w:pPr>
    </w:p>
    <w:tbl>
      <w:tblPr>
        <w:tblStyle w:val="Tabelamrea"/>
        <w:tblW w:w="0" w:type="auto"/>
        <w:tblLook w:val="04A0" w:firstRow="1" w:lastRow="0" w:firstColumn="1" w:lastColumn="0" w:noHBand="0" w:noVBand="1"/>
      </w:tblPr>
      <w:tblGrid>
        <w:gridCol w:w="2122"/>
        <w:gridCol w:w="4390"/>
      </w:tblGrid>
      <w:tr w:rsidR="004B1EE5" w14:paraId="5279D639" w14:textId="77777777" w:rsidTr="00DF62C8">
        <w:trPr>
          <w:trHeight w:val="442"/>
        </w:trPr>
        <w:tc>
          <w:tcPr>
            <w:tcW w:w="2122" w:type="dxa"/>
          </w:tcPr>
          <w:p w14:paraId="1F995FCC" w14:textId="77777777" w:rsidR="004B1EE5" w:rsidRDefault="004B1EE5" w:rsidP="00DF62C8">
            <w:r>
              <w:t>Naročnik:</w:t>
            </w:r>
          </w:p>
        </w:tc>
        <w:tc>
          <w:tcPr>
            <w:tcW w:w="4390" w:type="dxa"/>
          </w:tcPr>
          <w:p w14:paraId="59FCCE0E" w14:textId="77777777" w:rsidR="004B1EE5" w:rsidRDefault="00A653D9" w:rsidP="00DF62C8">
            <w:r>
              <w:t>Kočevski les d.o.o.</w:t>
            </w:r>
          </w:p>
        </w:tc>
      </w:tr>
      <w:tr w:rsidR="004B1EE5" w14:paraId="1BE42F4A" w14:textId="77777777" w:rsidTr="00DF62C8">
        <w:trPr>
          <w:trHeight w:val="547"/>
        </w:trPr>
        <w:tc>
          <w:tcPr>
            <w:tcW w:w="2122" w:type="dxa"/>
          </w:tcPr>
          <w:p w14:paraId="271C36DA" w14:textId="77777777" w:rsidR="004B1EE5" w:rsidRDefault="004B1EE5" w:rsidP="00DF62C8">
            <w:r>
              <w:t>Poslovni naslov:</w:t>
            </w:r>
          </w:p>
        </w:tc>
        <w:tc>
          <w:tcPr>
            <w:tcW w:w="4390" w:type="dxa"/>
          </w:tcPr>
          <w:p w14:paraId="0071237D" w14:textId="77777777" w:rsidR="004B1EE5" w:rsidRDefault="00A653D9" w:rsidP="00DF62C8">
            <w:r>
              <w:t>Trata XIV 6a</w:t>
            </w:r>
            <w:r w:rsidR="004B1EE5">
              <w:t>, 1330 Kočevje</w:t>
            </w:r>
          </w:p>
          <w:p w14:paraId="0F6B212B" w14:textId="77777777" w:rsidR="004B1EE5" w:rsidRDefault="004B1EE5" w:rsidP="00DF62C8"/>
        </w:tc>
      </w:tr>
    </w:tbl>
    <w:p w14:paraId="1BF6DF7F" w14:textId="77777777" w:rsidR="004B1EE5" w:rsidRDefault="004B1EE5" w:rsidP="004B1EE5"/>
    <w:p w14:paraId="46900FFE" w14:textId="77777777" w:rsidR="00522604" w:rsidRDefault="00522604" w:rsidP="00522604">
      <w:pPr>
        <w:jc w:val="center"/>
      </w:pPr>
      <w:r>
        <w:t>POOBLASTILO GOSPODARSKEGA SUBJEKTA  ZA PRIDOBITEV PODATKOV</w:t>
      </w:r>
    </w:p>
    <w:p w14:paraId="1FC25C24" w14:textId="77777777" w:rsidR="00522604" w:rsidRDefault="00522604" w:rsidP="00522604"/>
    <w:p w14:paraId="343DB111" w14:textId="24A4DCE3" w:rsidR="00522604" w:rsidRDefault="00522604" w:rsidP="00522604">
      <w:pPr>
        <w:rPr>
          <w:rFonts w:cs="Tahoma"/>
          <w:szCs w:val="18"/>
        </w:rPr>
      </w:pPr>
      <w:r>
        <w:t xml:space="preserve">pooblaščamo naročnika </w:t>
      </w:r>
      <w:r w:rsidR="00EB0EC9">
        <w:t>Kočevski les</w:t>
      </w:r>
      <w:r>
        <w:t xml:space="preserve"> d. o. o., </w:t>
      </w:r>
      <w:r w:rsidR="00A653D9">
        <w:t>Trata XIV 6a</w:t>
      </w:r>
      <w:r>
        <w:t xml:space="preserve">, 1330 Kočevje, da za potrebe preverjanja izpolnjevanja pogojev v postopku oddaje naročila </w:t>
      </w:r>
      <w:r w:rsidR="00633E90">
        <w:rPr>
          <w:rFonts w:cs="Tahoma"/>
          <w:szCs w:val="18"/>
        </w:rPr>
        <w:t xml:space="preserve">SEČNJA, SPRAVILO, ŽAGANJE IN TRANSPORT LESA NA OBMOČJU GOZDOV V LASTI OBČINE KOČEVJE </w:t>
      </w:r>
      <w:r w:rsidR="00155EFA">
        <w:rPr>
          <w:rFonts w:cs="Tahoma"/>
          <w:szCs w:val="18"/>
        </w:rPr>
        <w:t>2023-2025</w:t>
      </w:r>
      <w:r w:rsidR="007912D3">
        <w:rPr>
          <w:rFonts w:cs="Tahoma"/>
          <w:szCs w:val="18"/>
        </w:rPr>
        <w:t xml:space="preserve"> </w:t>
      </w:r>
      <w:r>
        <w:rPr>
          <w:rFonts w:cs="Tahoma"/>
          <w:szCs w:val="18"/>
        </w:rPr>
        <w:t>:</w:t>
      </w:r>
    </w:p>
    <w:p w14:paraId="3DBEA288" w14:textId="77777777" w:rsidR="00522604" w:rsidRDefault="00522604" w:rsidP="001C0B23">
      <w:pPr>
        <w:pStyle w:val="Odstavekseznama"/>
        <w:numPr>
          <w:ilvl w:val="0"/>
          <w:numId w:val="5"/>
        </w:numPr>
      </w:pPr>
      <w:r>
        <w:t>pridobi od Ministrstva za pravosodje potrdilo iz kazenske evidence (prvi odstavek 75. člena ZJN-3);</w:t>
      </w:r>
    </w:p>
    <w:p w14:paraId="556E0E93" w14:textId="77777777" w:rsidR="00522604" w:rsidRDefault="00522604" w:rsidP="001C0B23">
      <w:pPr>
        <w:pStyle w:val="Odstavekseznama"/>
        <w:numPr>
          <w:ilvl w:val="0"/>
          <w:numId w:val="4"/>
        </w:numPr>
      </w:pPr>
      <w:r>
        <w:t>pridobi od pristojnega okrožnega sodišča (stečajne pisarne) potrdilo, da zoper gospodarski subjekt ni uveden ali začet oziroma le-ta ni v postopku prisilne poravnave, stečaja ali likvidacije (točka b) šestega odstavka 75. člena ZJN-3);</w:t>
      </w:r>
    </w:p>
    <w:p w14:paraId="7A320F11" w14:textId="77777777" w:rsidR="00522604" w:rsidRDefault="00522604" w:rsidP="001C0B23">
      <w:pPr>
        <w:pStyle w:val="Odstavekseznama"/>
        <w:numPr>
          <w:ilvl w:val="0"/>
          <w:numId w:val="4"/>
        </w:numPr>
      </w:pPr>
      <w:r>
        <w:t>pridobi od Finančne uprave Republike Slovenije potrdilo o pogoju iz drugega odstavka 75. člena ZJN-3;</w:t>
      </w:r>
    </w:p>
    <w:p w14:paraId="6D78EE11" w14:textId="77777777" w:rsidR="00522604" w:rsidRDefault="00522604" w:rsidP="001C0B23">
      <w:pPr>
        <w:pStyle w:val="Odstavekseznama"/>
        <w:numPr>
          <w:ilvl w:val="0"/>
          <w:numId w:val="4"/>
        </w:numPr>
      </w:pPr>
      <w:r>
        <w:t>pridobi od Inšpektorata Republike Slovenije za delo potrdilo o pogoju iz točke b) četrtega odstavka 75. člena ZJN-3.</w:t>
      </w:r>
    </w:p>
    <w:p w14:paraId="5351FBC9" w14:textId="77777777" w:rsidR="00522604" w:rsidRDefault="00522604" w:rsidP="00522604"/>
    <w:p w14:paraId="0B35205F" w14:textId="77777777" w:rsidR="00522604" w:rsidRDefault="00522604" w:rsidP="00522604">
      <w:pPr>
        <w:spacing w:line="264" w:lineRule="auto"/>
        <w:rPr>
          <w:rFonts w:cs="Tahoma"/>
          <w:szCs w:val="18"/>
        </w:rPr>
      </w:pPr>
      <w:r>
        <w:rPr>
          <w:rFonts w:cs="Tahoma"/>
          <w:szCs w:val="18"/>
        </w:rPr>
        <w:t>Podatki o gospodarskem subjektu:</w:t>
      </w:r>
    </w:p>
    <w:tbl>
      <w:tblPr>
        <w:tblStyle w:val="Tabelamrea"/>
        <w:tblW w:w="0" w:type="auto"/>
        <w:tblLook w:val="04A0" w:firstRow="1" w:lastRow="0" w:firstColumn="1" w:lastColumn="0" w:noHBand="0" w:noVBand="1"/>
      </w:tblPr>
      <w:tblGrid>
        <w:gridCol w:w="4389"/>
        <w:gridCol w:w="4390"/>
      </w:tblGrid>
      <w:tr w:rsidR="00522604" w14:paraId="75DF8E9E" w14:textId="77777777" w:rsidTr="00DF62C8">
        <w:trPr>
          <w:trHeight w:val="680"/>
        </w:trPr>
        <w:tc>
          <w:tcPr>
            <w:tcW w:w="4389" w:type="dxa"/>
          </w:tcPr>
          <w:p w14:paraId="10278188" w14:textId="77777777" w:rsidR="00522604" w:rsidRDefault="00522604" w:rsidP="00DF62C8">
            <w:pPr>
              <w:spacing w:line="264" w:lineRule="auto"/>
              <w:rPr>
                <w:rFonts w:cs="Tahoma"/>
                <w:szCs w:val="18"/>
              </w:rPr>
            </w:pPr>
            <w:r>
              <w:rPr>
                <w:rFonts w:cs="Tahoma"/>
                <w:szCs w:val="18"/>
              </w:rPr>
              <w:t>Naziv (firma):</w:t>
            </w:r>
          </w:p>
        </w:tc>
        <w:tc>
          <w:tcPr>
            <w:tcW w:w="4390" w:type="dxa"/>
          </w:tcPr>
          <w:p w14:paraId="56A0E78A" w14:textId="344D9AD8" w:rsidR="00522604" w:rsidRDefault="00522604" w:rsidP="00DF62C8">
            <w:pPr>
              <w:spacing w:line="264" w:lineRule="auto"/>
              <w:rPr>
                <w:rFonts w:cs="Tahoma"/>
                <w:szCs w:val="18"/>
              </w:rPr>
            </w:pPr>
          </w:p>
        </w:tc>
      </w:tr>
      <w:tr w:rsidR="00522604" w14:paraId="659A7D27" w14:textId="77777777" w:rsidTr="00DF62C8">
        <w:trPr>
          <w:trHeight w:val="680"/>
        </w:trPr>
        <w:tc>
          <w:tcPr>
            <w:tcW w:w="4389" w:type="dxa"/>
          </w:tcPr>
          <w:p w14:paraId="1C6F3C69" w14:textId="77777777" w:rsidR="00522604" w:rsidRDefault="00522604" w:rsidP="00DF62C8">
            <w:pPr>
              <w:spacing w:line="264" w:lineRule="auto"/>
              <w:rPr>
                <w:rFonts w:cs="Tahoma"/>
                <w:szCs w:val="18"/>
              </w:rPr>
            </w:pPr>
            <w:r>
              <w:rPr>
                <w:rFonts w:cs="Tahoma"/>
                <w:szCs w:val="18"/>
              </w:rPr>
              <w:t>Naslov:</w:t>
            </w:r>
          </w:p>
        </w:tc>
        <w:tc>
          <w:tcPr>
            <w:tcW w:w="4390" w:type="dxa"/>
          </w:tcPr>
          <w:p w14:paraId="726D491B" w14:textId="203A2F08" w:rsidR="00522604" w:rsidRDefault="00522604" w:rsidP="00DF62C8">
            <w:pPr>
              <w:spacing w:line="264" w:lineRule="auto"/>
              <w:rPr>
                <w:rFonts w:cs="Tahoma"/>
                <w:szCs w:val="18"/>
              </w:rPr>
            </w:pPr>
          </w:p>
        </w:tc>
      </w:tr>
      <w:tr w:rsidR="00522604" w14:paraId="2F8336DC" w14:textId="77777777" w:rsidTr="00DF62C8">
        <w:trPr>
          <w:trHeight w:val="680"/>
        </w:trPr>
        <w:tc>
          <w:tcPr>
            <w:tcW w:w="4389" w:type="dxa"/>
          </w:tcPr>
          <w:p w14:paraId="72C0342E" w14:textId="77777777" w:rsidR="00522604" w:rsidRDefault="00522604" w:rsidP="00DF62C8">
            <w:pPr>
              <w:spacing w:line="264" w:lineRule="auto"/>
              <w:rPr>
                <w:rFonts w:cs="Tahoma"/>
                <w:szCs w:val="18"/>
              </w:rPr>
            </w:pPr>
            <w:r>
              <w:rPr>
                <w:rFonts w:cs="Tahoma"/>
                <w:szCs w:val="18"/>
              </w:rPr>
              <w:t>Občina sedeža:</w:t>
            </w:r>
          </w:p>
        </w:tc>
        <w:tc>
          <w:tcPr>
            <w:tcW w:w="4390" w:type="dxa"/>
          </w:tcPr>
          <w:p w14:paraId="529EC1F2" w14:textId="732B0239" w:rsidR="00522604" w:rsidRDefault="00522604" w:rsidP="00DF62C8">
            <w:pPr>
              <w:spacing w:line="264" w:lineRule="auto"/>
              <w:rPr>
                <w:rFonts w:cs="Tahoma"/>
                <w:szCs w:val="18"/>
              </w:rPr>
            </w:pPr>
          </w:p>
        </w:tc>
      </w:tr>
      <w:tr w:rsidR="00522604" w14:paraId="1736DED4" w14:textId="77777777" w:rsidTr="00DF62C8">
        <w:trPr>
          <w:trHeight w:val="680"/>
        </w:trPr>
        <w:tc>
          <w:tcPr>
            <w:tcW w:w="4389" w:type="dxa"/>
          </w:tcPr>
          <w:p w14:paraId="57DC5682" w14:textId="77777777" w:rsidR="00522604" w:rsidRDefault="00522604" w:rsidP="00DF62C8">
            <w:pPr>
              <w:spacing w:line="264" w:lineRule="auto"/>
              <w:rPr>
                <w:rFonts w:cs="Tahoma"/>
                <w:szCs w:val="18"/>
              </w:rPr>
            </w:pPr>
            <w:r>
              <w:rPr>
                <w:rFonts w:cs="Tahoma"/>
                <w:szCs w:val="18"/>
              </w:rPr>
              <w:t>Matična številka:</w:t>
            </w:r>
          </w:p>
        </w:tc>
        <w:tc>
          <w:tcPr>
            <w:tcW w:w="4390" w:type="dxa"/>
          </w:tcPr>
          <w:p w14:paraId="3AEFA918" w14:textId="54012703" w:rsidR="00522604" w:rsidRDefault="00522604" w:rsidP="00DF62C8">
            <w:pPr>
              <w:spacing w:line="264" w:lineRule="auto"/>
              <w:rPr>
                <w:rFonts w:cs="Tahoma"/>
                <w:szCs w:val="18"/>
              </w:rPr>
            </w:pPr>
          </w:p>
        </w:tc>
      </w:tr>
      <w:tr w:rsidR="00522604" w14:paraId="416E8D10" w14:textId="77777777" w:rsidTr="00DF62C8">
        <w:trPr>
          <w:trHeight w:val="680"/>
        </w:trPr>
        <w:tc>
          <w:tcPr>
            <w:tcW w:w="4389" w:type="dxa"/>
          </w:tcPr>
          <w:p w14:paraId="2F0F2E14" w14:textId="77777777" w:rsidR="00522604" w:rsidRDefault="00522604" w:rsidP="00DF62C8">
            <w:pPr>
              <w:spacing w:line="264" w:lineRule="auto"/>
              <w:rPr>
                <w:rFonts w:cs="Tahoma"/>
                <w:szCs w:val="18"/>
              </w:rPr>
            </w:pPr>
            <w:r>
              <w:rPr>
                <w:rFonts w:cs="Tahoma"/>
                <w:szCs w:val="18"/>
              </w:rPr>
              <w:t>Davčna številka:</w:t>
            </w:r>
          </w:p>
        </w:tc>
        <w:tc>
          <w:tcPr>
            <w:tcW w:w="4390" w:type="dxa"/>
          </w:tcPr>
          <w:p w14:paraId="74677E8B" w14:textId="4B4283EB" w:rsidR="00522604" w:rsidRDefault="00522604" w:rsidP="00DF62C8">
            <w:pPr>
              <w:spacing w:line="264" w:lineRule="auto"/>
              <w:rPr>
                <w:rFonts w:cs="Tahoma"/>
                <w:szCs w:val="18"/>
              </w:rPr>
            </w:pPr>
          </w:p>
        </w:tc>
      </w:tr>
      <w:tr w:rsidR="00522604" w14:paraId="01C07E16" w14:textId="77777777" w:rsidTr="00DF62C8">
        <w:trPr>
          <w:trHeight w:val="680"/>
        </w:trPr>
        <w:tc>
          <w:tcPr>
            <w:tcW w:w="4389" w:type="dxa"/>
          </w:tcPr>
          <w:p w14:paraId="49266E50" w14:textId="77777777" w:rsidR="00522604" w:rsidRDefault="00522604" w:rsidP="00DF62C8">
            <w:pPr>
              <w:spacing w:line="264" w:lineRule="auto"/>
              <w:rPr>
                <w:rFonts w:cs="Tahoma"/>
                <w:szCs w:val="18"/>
              </w:rPr>
            </w:pPr>
            <w:r>
              <w:rPr>
                <w:rFonts w:cs="Tahoma"/>
                <w:szCs w:val="18"/>
              </w:rPr>
              <w:t>Pristojni finančni urad:</w:t>
            </w:r>
          </w:p>
        </w:tc>
        <w:tc>
          <w:tcPr>
            <w:tcW w:w="4390" w:type="dxa"/>
          </w:tcPr>
          <w:p w14:paraId="6262C22F" w14:textId="77777777" w:rsidR="00522604" w:rsidRDefault="00522604" w:rsidP="00DF62C8">
            <w:pPr>
              <w:spacing w:line="264" w:lineRule="auto"/>
              <w:rPr>
                <w:rFonts w:cs="Tahoma"/>
                <w:szCs w:val="18"/>
              </w:rPr>
            </w:pPr>
          </w:p>
        </w:tc>
      </w:tr>
    </w:tbl>
    <w:p w14:paraId="50F3E71E" w14:textId="77777777" w:rsidR="00522604" w:rsidRPr="00C25A8D" w:rsidRDefault="00522604" w:rsidP="00522604"/>
    <w:tbl>
      <w:tblPr>
        <w:tblStyle w:val="Tabelamrea"/>
        <w:tblW w:w="0" w:type="auto"/>
        <w:tblLook w:val="04A0" w:firstRow="1" w:lastRow="0" w:firstColumn="1" w:lastColumn="0" w:noHBand="0" w:noVBand="1"/>
      </w:tblPr>
      <w:tblGrid>
        <w:gridCol w:w="2926"/>
        <w:gridCol w:w="2926"/>
        <w:gridCol w:w="2927"/>
      </w:tblGrid>
      <w:tr w:rsidR="007948FB" w14:paraId="6288DBAC" w14:textId="77777777" w:rsidTr="00DF62C8">
        <w:trPr>
          <w:trHeight w:val="680"/>
        </w:trPr>
        <w:tc>
          <w:tcPr>
            <w:tcW w:w="2926" w:type="dxa"/>
            <w:vAlign w:val="center"/>
          </w:tcPr>
          <w:p w14:paraId="37F65186" w14:textId="77777777" w:rsidR="007948FB" w:rsidRDefault="007948FB" w:rsidP="00DF62C8">
            <w:pPr>
              <w:spacing w:line="264" w:lineRule="auto"/>
              <w:rPr>
                <w:rFonts w:cs="Tahoma"/>
                <w:szCs w:val="18"/>
              </w:rPr>
            </w:pPr>
            <w:r>
              <w:rPr>
                <w:rFonts w:cs="Tahoma"/>
                <w:szCs w:val="18"/>
              </w:rPr>
              <w:t>V:</w:t>
            </w:r>
          </w:p>
        </w:tc>
        <w:tc>
          <w:tcPr>
            <w:tcW w:w="2926" w:type="dxa"/>
            <w:vAlign w:val="center"/>
          </w:tcPr>
          <w:p w14:paraId="7FA26388" w14:textId="77777777" w:rsidR="007948FB" w:rsidRDefault="007948FB" w:rsidP="00DF62C8">
            <w:pPr>
              <w:spacing w:line="264" w:lineRule="auto"/>
              <w:jc w:val="center"/>
              <w:rPr>
                <w:rFonts w:cs="Tahoma"/>
                <w:szCs w:val="18"/>
              </w:rPr>
            </w:pPr>
            <w:r>
              <w:rPr>
                <w:rFonts w:cs="Tahoma"/>
                <w:szCs w:val="18"/>
              </w:rPr>
              <w:t>Žig:</w:t>
            </w:r>
          </w:p>
        </w:tc>
        <w:tc>
          <w:tcPr>
            <w:tcW w:w="2927" w:type="dxa"/>
            <w:vAlign w:val="center"/>
          </w:tcPr>
          <w:p w14:paraId="13D16127" w14:textId="77777777" w:rsidR="007948FB" w:rsidRDefault="007948FB" w:rsidP="00DF62C8">
            <w:pPr>
              <w:spacing w:line="264" w:lineRule="auto"/>
              <w:jc w:val="center"/>
              <w:rPr>
                <w:rFonts w:cs="Tahoma"/>
                <w:szCs w:val="18"/>
              </w:rPr>
            </w:pPr>
            <w:r>
              <w:rPr>
                <w:rFonts w:cs="Tahoma"/>
                <w:szCs w:val="18"/>
              </w:rPr>
              <w:t>Podpis pooblaščene osebe:</w:t>
            </w:r>
          </w:p>
        </w:tc>
      </w:tr>
      <w:tr w:rsidR="007948FB" w14:paraId="0D703022" w14:textId="77777777" w:rsidTr="00DF62C8">
        <w:trPr>
          <w:trHeight w:val="680"/>
        </w:trPr>
        <w:tc>
          <w:tcPr>
            <w:tcW w:w="2926" w:type="dxa"/>
            <w:vAlign w:val="center"/>
          </w:tcPr>
          <w:p w14:paraId="376052C4" w14:textId="77777777" w:rsidR="007948FB" w:rsidRDefault="007948FB" w:rsidP="00DF62C8">
            <w:pPr>
              <w:spacing w:line="264" w:lineRule="auto"/>
              <w:rPr>
                <w:rFonts w:cs="Tahoma"/>
                <w:szCs w:val="18"/>
              </w:rPr>
            </w:pPr>
            <w:r>
              <w:rPr>
                <w:rFonts w:cs="Tahoma"/>
                <w:szCs w:val="18"/>
              </w:rPr>
              <w:t>Dne:</w:t>
            </w:r>
          </w:p>
        </w:tc>
        <w:tc>
          <w:tcPr>
            <w:tcW w:w="2926" w:type="dxa"/>
            <w:vAlign w:val="center"/>
          </w:tcPr>
          <w:p w14:paraId="0553F7A8" w14:textId="77777777" w:rsidR="007948FB" w:rsidRDefault="007948FB" w:rsidP="00DF62C8">
            <w:pPr>
              <w:spacing w:line="264" w:lineRule="auto"/>
              <w:jc w:val="center"/>
              <w:rPr>
                <w:rFonts w:cs="Tahoma"/>
                <w:szCs w:val="18"/>
              </w:rPr>
            </w:pPr>
          </w:p>
        </w:tc>
        <w:tc>
          <w:tcPr>
            <w:tcW w:w="2927" w:type="dxa"/>
            <w:vAlign w:val="center"/>
          </w:tcPr>
          <w:p w14:paraId="0150A254" w14:textId="77777777" w:rsidR="007948FB" w:rsidRDefault="007948FB" w:rsidP="00DF62C8">
            <w:pPr>
              <w:spacing w:line="264" w:lineRule="auto"/>
              <w:jc w:val="center"/>
              <w:rPr>
                <w:rFonts w:cs="Tahoma"/>
                <w:szCs w:val="18"/>
              </w:rPr>
            </w:pPr>
          </w:p>
        </w:tc>
      </w:tr>
    </w:tbl>
    <w:p w14:paraId="23F343FF" w14:textId="77777777" w:rsidR="004B1EE5" w:rsidRDefault="004B1EE5">
      <w:pPr>
        <w:jc w:val="left"/>
      </w:pPr>
      <w:r>
        <w:br w:type="page"/>
      </w:r>
    </w:p>
    <w:p w14:paraId="46846318" w14:textId="77777777" w:rsidR="004B1EE5" w:rsidRPr="004B1EE5" w:rsidRDefault="004B1EE5" w:rsidP="004B1EE5"/>
    <w:p w14:paraId="5FDA5C8E" w14:textId="77777777" w:rsidR="004B1EE5" w:rsidRDefault="004B1EE5" w:rsidP="00522604">
      <w:pPr>
        <w:pStyle w:val="Naslov2"/>
      </w:pPr>
      <w:bookmarkStart w:id="20" w:name="_Toc127122011"/>
      <w:r>
        <w:t xml:space="preserve">Obrazec št. </w:t>
      </w:r>
      <w:r w:rsidR="007912D3">
        <w:t>7</w:t>
      </w:r>
      <w:r>
        <w:t xml:space="preserve"> </w:t>
      </w:r>
      <w:r w:rsidR="00C0328C">
        <w:t>- P</w:t>
      </w:r>
      <w:r w:rsidR="00522604" w:rsidRPr="00522604">
        <w:t>ooblastilo fizične osebe za pridobitev podatkov</w:t>
      </w:r>
      <w:r w:rsidR="00DF62C8">
        <w:rPr>
          <w:rStyle w:val="Sprotnaopomba-sklic"/>
        </w:rPr>
        <w:footnoteReference w:id="17"/>
      </w:r>
      <w:bookmarkEnd w:id="20"/>
    </w:p>
    <w:p w14:paraId="571DAB05" w14:textId="77777777" w:rsidR="00522604" w:rsidRPr="00522604" w:rsidRDefault="00522604" w:rsidP="00522604"/>
    <w:p w14:paraId="2836CD30" w14:textId="0E82EB70" w:rsidR="004B1EE5" w:rsidRDefault="004B1EE5" w:rsidP="004B1EE5">
      <w:pPr>
        <w:spacing w:line="264" w:lineRule="auto"/>
        <w:jc w:val="center"/>
        <w:rPr>
          <w:rFonts w:cs="Tahoma"/>
          <w:szCs w:val="18"/>
        </w:rPr>
      </w:pPr>
      <w:r>
        <w:rPr>
          <w:rFonts w:cs="Tahoma"/>
          <w:szCs w:val="18"/>
        </w:rPr>
        <w:t xml:space="preserve">JAVNO NAROČILO </w:t>
      </w:r>
      <w:r w:rsidR="00633E90">
        <w:rPr>
          <w:rFonts w:cs="Tahoma"/>
          <w:szCs w:val="18"/>
        </w:rPr>
        <w:t xml:space="preserve">SEČNJA, SPRAVILO, ŽAGANJE IN TRANSPORT LESA NA OBMOČJU GOZDOV V LASTI OBČINE KOČEVJE </w:t>
      </w:r>
      <w:r w:rsidR="00155EFA">
        <w:rPr>
          <w:rFonts w:cs="Tahoma"/>
          <w:szCs w:val="18"/>
        </w:rPr>
        <w:t>2023-2025</w:t>
      </w:r>
      <w:r w:rsidR="007912D3">
        <w:rPr>
          <w:rFonts w:cs="Tahoma"/>
          <w:szCs w:val="18"/>
        </w:rPr>
        <w:t xml:space="preserve"> </w:t>
      </w:r>
    </w:p>
    <w:p w14:paraId="596A7344" w14:textId="77777777" w:rsidR="004B1EE5" w:rsidRDefault="004B1EE5" w:rsidP="004B1EE5"/>
    <w:tbl>
      <w:tblPr>
        <w:tblStyle w:val="Tabelamrea"/>
        <w:tblW w:w="0" w:type="auto"/>
        <w:tblLook w:val="04A0" w:firstRow="1" w:lastRow="0" w:firstColumn="1" w:lastColumn="0" w:noHBand="0" w:noVBand="1"/>
      </w:tblPr>
      <w:tblGrid>
        <w:gridCol w:w="2122"/>
        <w:gridCol w:w="4390"/>
      </w:tblGrid>
      <w:tr w:rsidR="004B1EE5" w14:paraId="3A732AF6" w14:textId="77777777" w:rsidTr="00DF62C8">
        <w:trPr>
          <w:trHeight w:val="442"/>
        </w:trPr>
        <w:tc>
          <w:tcPr>
            <w:tcW w:w="2122" w:type="dxa"/>
          </w:tcPr>
          <w:p w14:paraId="63D4E6D2" w14:textId="77777777" w:rsidR="004B1EE5" w:rsidRDefault="004B1EE5" w:rsidP="00DF62C8">
            <w:r>
              <w:t>Naročnik:</w:t>
            </w:r>
          </w:p>
        </w:tc>
        <w:tc>
          <w:tcPr>
            <w:tcW w:w="4390" w:type="dxa"/>
          </w:tcPr>
          <w:p w14:paraId="79A7EE70" w14:textId="77777777" w:rsidR="004B1EE5" w:rsidRDefault="00A653D9" w:rsidP="00DF62C8">
            <w:r>
              <w:t>Kočevski les d.o.o.</w:t>
            </w:r>
          </w:p>
        </w:tc>
      </w:tr>
      <w:tr w:rsidR="004B1EE5" w14:paraId="0564EAE4" w14:textId="77777777" w:rsidTr="00DF62C8">
        <w:trPr>
          <w:trHeight w:val="547"/>
        </w:trPr>
        <w:tc>
          <w:tcPr>
            <w:tcW w:w="2122" w:type="dxa"/>
          </w:tcPr>
          <w:p w14:paraId="6F43E4F9" w14:textId="77777777" w:rsidR="004B1EE5" w:rsidRDefault="004B1EE5" w:rsidP="00DF62C8">
            <w:r>
              <w:t>Poslovni naslov:</w:t>
            </w:r>
          </w:p>
        </w:tc>
        <w:tc>
          <w:tcPr>
            <w:tcW w:w="4390" w:type="dxa"/>
          </w:tcPr>
          <w:p w14:paraId="1AB41AD9" w14:textId="77777777" w:rsidR="004B1EE5" w:rsidRDefault="00A653D9" w:rsidP="00DF62C8">
            <w:r>
              <w:t>Trata XIV 6a</w:t>
            </w:r>
            <w:r w:rsidR="004B1EE5">
              <w:t>, 1330 Kočevje</w:t>
            </w:r>
          </w:p>
          <w:p w14:paraId="0A76AA03" w14:textId="77777777" w:rsidR="004B1EE5" w:rsidRDefault="004B1EE5" w:rsidP="00DF62C8"/>
        </w:tc>
      </w:tr>
    </w:tbl>
    <w:p w14:paraId="0B93F058" w14:textId="77777777" w:rsidR="004B1EE5" w:rsidRPr="00C25A8D" w:rsidRDefault="004B1EE5" w:rsidP="004B1EE5"/>
    <w:p w14:paraId="45780655" w14:textId="77777777" w:rsidR="00522604" w:rsidRDefault="00522604" w:rsidP="00930A51">
      <w:pPr>
        <w:jc w:val="center"/>
      </w:pPr>
      <w:r>
        <w:t>POOBLASTILO FIZIČNE OSEBE ZA PRIDOBITEV PODATKOV</w:t>
      </w:r>
    </w:p>
    <w:p w14:paraId="2897C4B8" w14:textId="77777777" w:rsidR="00522604" w:rsidRDefault="00522604" w:rsidP="00522604">
      <w:pPr>
        <w:jc w:val="left"/>
      </w:pPr>
    </w:p>
    <w:p w14:paraId="61629884" w14:textId="38BF51CE" w:rsidR="00522604" w:rsidRDefault="00930A51" w:rsidP="00930A51">
      <w:r>
        <w:t xml:space="preserve">pooblaščam naročnika </w:t>
      </w:r>
      <w:r w:rsidR="00846C56">
        <w:t>Kočevski les</w:t>
      </w:r>
      <w:r>
        <w:t xml:space="preserve">, d. o. o., </w:t>
      </w:r>
      <w:r w:rsidR="00A653D9">
        <w:t>Trata XIV 6a</w:t>
      </w:r>
      <w:r>
        <w:t xml:space="preserve">, 1330 Kočevje, da za potrebe preverjanja izpolnjevanja pogojev v postopku oddaje naročila </w:t>
      </w:r>
      <w:r w:rsidR="00633E90">
        <w:rPr>
          <w:rFonts w:cs="Tahoma"/>
          <w:szCs w:val="18"/>
        </w:rPr>
        <w:t xml:space="preserve">SEČNJA, SPRAVILO, ŽAGANJE IN TRANSPORT LESA NA OBMOČJU GOZDOV V LASTI OBČINE KOČEVJE </w:t>
      </w:r>
      <w:r w:rsidR="00155EFA">
        <w:rPr>
          <w:rFonts w:cs="Tahoma"/>
          <w:szCs w:val="18"/>
        </w:rPr>
        <w:t>2023-2025</w:t>
      </w:r>
      <w:r w:rsidR="007912D3">
        <w:rPr>
          <w:rFonts w:cs="Tahoma"/>
          <w:szCs w:val="18"/>
        </w:rPr>
        <w:t xml:space="preserve"> </w:t>
      </w:r>
      <w:r>
        <w:rPr>
          <w:rFonts w:cs="Tahoma"/>
          <w:szCs w:val="18"/>
        </w:rPr>
        <w:t xml:space="preserve"> pridobi </w:t>
      </w:r>
      <w:r w:rsidR="00522604">
        <w:t>od Ministrstva za pravosodje potrdilo iz kazenske evidence (prvi odstavek 75. člena ZJN-3).</w:t>
      </w:r>
    </w:p>
    <w:p w14:paraId="1E81D958" w14:textId="77777777" w:rsidR="00522604" w:rsidRDefault="00522604" w:rsidP="00522604">
      <w:pPr>
        <w:jc w:val="left"/>
      </w:pPr>
    </w:p>
    <w:tbl>
      <w:tblPr>
        <w:tblStyle w:val="Tabelamrea"/>
        <w:tblW w:w="0" w:type="auto"/>
        <w:tblLook w:val="04A0" w:firstRow="1" w:lastRow="0" w:firstColumn="1" w:lastColumn="0" w:noHBand="0" w:noVBand="1"/>
      </w:tblPr>
      <w:tblGrid>
        <w:gridCol w:w="4389"/>
        <w:gridCol w:w="4390"/>
      </w:tblGrid>
      <w:tr w:rsidR="00930A51" w14:paraId="5364336C" w14:textId="77777777" w:rsidTr="00DF62C8">
        <w:trPr>
          <w:trHeight w:val="680"/>
        </w:trPr>
        <w:tc>
          <w:tcPr>
            <w:tcW w:w="4389" w:type="dxa"/>
          </w:tcPr>
          <w:p w14:paraId="767BD331" w14:textId="77777777" w:rsidR="00930A51" w:rsidRDefault="00DF62C8" w:rsidP="00DF62C8">
            <w:pPr>
              <w:spacing w:line="264" w:lineRule="auto"/>
              <w:rPr>
                <w:rFonts w:cs="Tahoma"/>
                <w:szCs w:val="18"/>
              </w:rPr>
            </w:pPr>
            <w:r>
              <w:t>Ime in priimek fizične osebe (tudi prejšnji priimek):</w:t>
            </w:r>
          </w:p>
        </w:tc>
        <w:tc>
          <w:tcPr>
            <w:tcW w:w="4390" w:type="dxa"/>
          </w:tcPr>
          <w:p w14:paraId="0761F0EC" w14:textId="51CBA271" w:rsidR="00930A51" w:rsidRDefault="00930A51" w:rsidP="00DF62C8">
            <w:pPr>
              <w:spacing w:line="264" w:lineRule="auto"/>
              <w:rPr>
                <w:rFonts w:cs="Tahoma"/>
                <w:szCs w:val="18"/>
              </w:rPr>
            </w:pPr>
          </w:p>
        </w:tc>
      </w:tr>
      <w:tr w:rsidR="00DF62C8" w14:paraId="32BD0C59" w14:textId="77777777" w:rsidTr="00DF62C8">
        <w:trPr>
          <w:trHeight w:val="680"/>
        </w:trPr>
        <w:tc>
          <w:tcPr>
            <w:tcW w:w="4389" w:type="dxa"/>
          </w:tcPr>
          <w:p w14:paraId="46159E16" w14:textId="77777777" w:rsidR="00DF62C8" w:rsidRDefault="00DF62C8" w:rsidP="00DF62C8">
            <w:pPr>
              <w:spacing w:line="264" w:lineRule="auto"/>
              <w:rPr>
                <w:rFonts w:cs="Tahoma"/>
                <w:szCs w:val="18"/>
              </w:rPr>
            </w:pPr>
            <w:r>
              <w:rPr>
                <w:rFonts w:cs="Tahoma"/>
                <w:szCs w:val="18"/>
              </w:rPr>
              <w:t>Datum in kraj rojstva:</w:t>
            </w:r>
          </w:p>
        </w:tc>
        <w:tc>
          <w:tcPr>
            <w:tcW w:w="4390" w:type="dxa"/>
          </w:tcPr>
          <w:p w14:paraId="465E8264" w14:textId="77777777" w:rsidR="00DF62C8" w:rsidRDefault="00DF62C8" w:rsidP="00DF62C8">
            <w:pPr>
              <w:spacing w:line="264" w:lineRule="auto"/>
              <w:rPr>
                <w:rFonts w:cs="Tahoma"/>
                <w:szCs w:val="18"/>
              </w:rPr>
            </w:pPr>
          </w:p>
        </w:tc>
      </w:tr>
      <w:tr w:rsidR="00DF62C8" w14:paraId="37BD2A1A" w14:textId="77777777" w:rsidTr="00DF62C8">
        <w:trPr>
          <w:trHeight w:val="680"/>
        </w:trPr>
        <w:tc>
          <w:tcPr>
            <w:tcW w:w="4389" w:type="dxa"/>
          </w:tcPr>
          <w:p w14:paraId="198F79E4" w14:textId="77777777" w:rsidR="00DF62C8" w:rsidRDefault="00DF62C8" w:rsidP="00DF62C8">
            <w:pPr>
              <w:spacing w:line="264" w:lineRule="auto"/>
              <w:rPr>
                <w:rFonts w:cs="Tahoma"/>
                <w:szCs w:val="18"/>
              </w:rPr>
            </w:pPr>
            <w:r>
              <w:rPr>
                <w:rFonts w:cs="Tahoma"/>
                <w:szCs w:val="18"/>
              </w:rPr>
              <w:t>Občina in država rojstva:</w:t>
            </w:r>
          </w:p>
        </w:tc>
        <w:tc>
          <w:tcPr>
            <w:tcW w:w="4390" w:type="dxa"/>
          </w:tcPr>
          <w:p w14:paraId="3043E537" w14:textId="77777777" w:rsidR="00DF62C8" w:rsidRDefault="00DF62C8" w:rsidP="00DF62C8">
            <w:pPr>
              <w:spacing w:line="264" w:lineRule="auto"/>
              <w:rPr>
                <w:rFonts w:cs="Tahoma"/>
                <w:szCs w:val="18"/>
              </w:rPr>
            </w:pPr>
          </w:p>
        </w:tc>
      </w:tr>
      <w:tr w:rsidR="00DF62C8" w14:paraId="62A144A4" w14:textId="77777777" w:rsidTr="00DF62C8">
        <w:trPr>
          <w:trHeight w:val="680"/>
        </w:trPr>
        <w:tc>
          <w:tcPr>
            <w:tcW w:w="4389" w:type="dxa"/>
          </w:tcPr>
          <w:p w14:paraId="6F04E6FB" w14:textId="77777777" w:rsidR="00DF62C8" w:rsidRDefault="00DF62C8" w:rsidP="00DF62C8">
            <w:pPr>
              <w:spacing w:line="264" w:lineRule="auto"/>
              <w:rPr>
                <w:rFonts w:cs="Tahoma"/>
                <w:szCs w:val="18"/>
              </w:rPr>
            </w:pPr>
            <w:r>
              <w:rPr>
                <w:rFonts w:cs="Tahoma"/>
                <w:szCs w:val="18"/>
              </w:rPr>
              <w:t>Državljanstvo</w:t>
            </w:r>
          </w:p>
        </w:tc>
        <w:tc>
          <w:tcPr>
            <w:tcW w:w="4390" w:type="dxa"/>
          </w:tcPr>
          <w:p w14:paraId="2A1E2C96" w14:textId="77777777" w:rsidR="00DF62C8" w:rsidRDefault="00DF62C8" w:rsidP="00DF62C8">
            <w:pPr>
              <w:spacing w:line="264" w:lineRule="auto"/>
              <w:rPr>
                <w:rFonts w:cs="Tahoma"/>
                <w:szCs w:val="18"/>
              </w:rPr>
            </w:pPr>
          </w:p>
        </w:tc>
      </w:tr>
      <w:tr w:rsidR="004422CD" w14:paraId="79A455A0" w14:textId="77777777" w:rsidTr="00DF62C8">
        <w:trPr>
          <w:trHeight w:val="680"/>
        </w:trPr>
        <w:tc>
          <w:tcPr>
            <w:tcW w:w="4389" w:type="dxa"/>
          </w:tcPr>
          <w:p w14:paraId="5FD332B9" w14:textId="77777777" w:rsidR="004422CD" w:rsidRDefault="004422CD" w:rsidP="00DF62C8">
            <w:pPr>
              <w:spacing w:line="264" w:lineRule="auto"/>
              <w:rPr>
                <w:rFonts w:cs="Tahoma"/>
                <w:szCs w:val="18"/>
              </w:rPr>
            </w:pPr>
            <w:r>
              <w:rPr>
                <w:rFonts w:cs="Tahoma"/>
                <w:szCs w:val="18"/>
              </w:rPr>
              <w:t>EMŠO:</w:t>
            </w:r>
          </w:p>
        </w:tc>
        <w:tc>
          <w:tcPr>
            <w:tcW w:w="4390" w:type="dxa"/>
          </w:tcPr>
          <w:p w14:paraId="444DD9AB" w14:textId="77777777" w:rsidR="004422CD" w:rsidRDefault="004422CD" w:rsidP="00DF62C8">
            <w:pPr>
              <w:spacing w:line="264" w:lineRule="auto"/>
              <w:rPr>
                <w:rFonts w:cs="Tahoma"/>
                <w:szCs w:val="18"/>
              </w:rPr>
            </w:pPr>
          </w:p>
        </w:tc>
      </w:tr>
      <w:tr w:rsidR="00DF62C8" w14:paraId="565FB852" w14:textId="77777777" w:rsidTr="00DF62C8">
        <w:trPr>
          <w:trHeight w:val="680"/>
        </w:trPr>
        <w:tc>
          <w:tcPr>
            <w:tcW w:w="4389" w:type="dxa"/>
          </w:tcPr>
          <w:p w14:paraId="3075D988" w14:textId="77777777" w:rsidR="00DF62C8" w:rsidRDefault="00DF62C8" w:rsidP="00DF62C8">
            <w:pPr>
              <w:spacing w:line="264" w:lineRule="auto"/>
              <w:rPr>
                <w:rFonts w:cs="Tahoma"/>
                <w:szCs w:val="18"/>
              </w:rPr>
            </w:pPr>
            <w:r>
              <w:t>Naslov stalnega/začasnega prebivališča:</w:t>
            </w:r>
          </w:p>
        </w:tc>
        <w:tc>
          <w:tcPr>
            <w:tcW w:w="4390" w:type="dxa"/>
          </w:tcPr>
          <w:p w14:paraId="3426FA5E" w14:textId="0C239B40" w:rsidR="00DF62C8" w:rsidRDefault="00DF62C8" w:rsidP="00DF62C8">
            <w:pPr>
              <w:spacing w:line="264" w:lineRule="auto"/>
              <w:rPr>
                <w:rFonts w:cs="Tahoma"/>
                <w:szCs w:val="18"/>
              </w:rPr>
            </w:pPr>
          </w:p>
        </w:tc>
      </w:tr>
    </w:tbl>
    <w:p w14:paraId="312F0944" w14:textId="77777777" w:rsidR="00522604" w:rsidRDefault="00522604" w:rsidP="00522604">
      <w:pPr>
        <w:jc w:val="left"/>
      </w:pPr>
    </w:p>
    <w:tbl>
      <w:tblPr>
        <w:tblStyle w:val="Tabelamrea"/>
        <w:tblW w:w="0" w:type="auto"/>
        <w:tblLook w:val="04A0" w:firstRow="1" w:lastRow="0" w:firstColumn="1" w:lastColumn="0" w:noHBand="0" w:noVBand="1"/>
      </w:tblPr>
      <w:tblGrid>
        <w:gridCol w:w="2926"/>
        <w:gridCol w:w="2926"/>
        <w:gridCol w:w="2927"/>
      </w:tblGrid>
      <w:tr w:rsidR="00DF62C8" w14:paraId="41E9813E" w14:textId="77777777" w:rsidTr="00DF62C8">
        <w:trPr>
          <w:trHeight w:val="680"/>
        </w:trPr>
        <w:tc>
          <w:tcPr>
            <w:tcW w:w="2926" w:type="dxa"/>
            <w:vAlign w:val="center"/>
          </w:tcPr>
          <w:p w14:paraId="7483499F" w14:textId="77777777" w:rsidR="00DF62C8" w:rsidRDefault="00DF62C8" w:rsidP="00DF62C8">
            <w:pPr>
              <w:spacing w:line="264" w:lineRule="auto"/>
              <w:rPr>
                <w:rFonts w:cs="Tahoma"/>
                <w:szCs w:val="18"/>
              </w:rPr>
            </w:pPr>
            <w:r>
              <w:rPr>
                <w:rFonts w:cs="Tahoma"/>
                <w:szCs w:val="18"/>
              </w:rPr>
              <w:t>V:</w:t>
            </w:r>
          </w:p>
        </w:tc>
        <w:tc>
          <w:tcPr>
            <w:tcW w:w="2926" w:type="dxa"/>
            <w:vAlign w:val="center"/>
          </w:tcPr>
          <w:p w14:paraId="6BAC4362" w14:textId="77777777" w:rsidR="00DF62C8" w:rsidRDefault="00DF62C8" w:rsidP="00DF62C8">
            <w:pPr>
              <w:spacing w:line="264" w:lineRule="auto"/>
              <w:jc w:val="center"/>
              <w:rPr>
                <w:rFonts w:cs="Tahoma"/>
                <w:szCs w:val="18"/>
              </w:rPr>
            </w:pPr>
          </w:p>
        </w:tc>
        <w:tc>
          <w:tcPr>
            <w:tcW w:w="2927" w:type="dxa"/>
            <w:vAlign w:val="center"/>
          </w:tcPr>
          <w:p w14:paraId="4AA1F2B9" w14:textId="77777777" w:rsidR="00DF62C8" w:rsidRDefault="00DF62C8" w:rsidP="00DF62C8">
            <w:pPr>
              <w:spacing w:line="264" w:lineRule="auto"/>
              <w:jc w:val="center"/>
              <w:rPr>
                <w:rFonts w:cs="Tahoma"/>
                <w:szCs w:val="18"/>
              </w:rPr>
            </w:pPr>
            <w:r>
              <w:rPr>
                <w:rFonts w:cs="Tahoma"/>
                <w:szCs w:val="18"/>
              </w:rPr>
              <w:t>Podpis :</w:t>
            </w:r>
          </w:p>
        </w:tc>
      </w:tr>
      <w:tr w:rsidR="00DF62C8" w14:paraId="1BF25629" w14:textId="77777777" w:rsidTr="00DF62C8">
        <w:trPr>
          <w:trHeight w:val="680"/>
        </w:trPr>
        <w:tc>
          <w:tcPr>
            <w:tcW w:w="2926" w:type="dxa"/>
            <w:vAlign w:val="center"/>
          </w:tcPr>
          <w:p w14:paraId="360FFFCA" w14:textId="77777777" w:rsidR="00DF62C8" w:rsidRDefault="00DF62C8" w:rsidP="00DF62C8">
            <w:pPr>
              <w:spacing w:line="264" w:lineRule="auto"/>
              <w:rPr>
                <w:rFonts w:cs="Tahoma"/>
                <w:szCs w:val="18"/>
              </w:rPr>
            </w:pPr>
            <w:r>
              <w:rPr>
                <w:rFonts w:cs="Tahoma"/>
                <w:szCs w:val="18"/>
              </w:rPr>
              <w:t>Dne:</w:t>
            </w:r>
          </w:p>
        </w:tc>
        <w:tc>
          <w:tcPr>
            <w:tcW w:w="2926" w:type="dxa"/>
            <w:vAlign w:val="center"/>
          </w:tcPr>
          <w:p w14:paraId="1ED4C12D" w14:textId="77777777" w:rsidR="00DF62C8" w:rsidRDefault="00DF62C8" w:rsidP="00DF62C8">
            <w:pPr>
              <w:spacing w:line="264" w:lineRule="auto"/>
              <w:jc w:val="center"/>
              <w:rPr>
                <w:rFonts w:cs="Tahoma"/>
                <w:szCs w:val="18"/>
              </w:rPr>
            </w:pPr>
          </w:p>
        </w:tc>
        <w:tc>
          <w:tcPr>
            <w:tcW w:w="2927" w:type="dxa"/>
            <w:vAlign w:val="center"/>
          </w:tcPr>
          <w:p w14:paraId="63039830" w14:textId="77777777" w:rsidR="00DF62C8" w:rsidRDefault="00DF62C8" w:rsidP="00DF62C8">
            <w:pPr>
              <w:spacing w:line="264" w:lineRule="auto"/>
              <w:jc w:val="center"/>
              <w:rPr>
                <w:rFonts w:cs="Tahoma"/>
                <w:szCs w:val="18"/>
              </w:rPr>
            </w:pPr>
          </w:p>
        </w:tc>
      </w:tr>
    </w:tbl>
    <w:p w14:paraId="3AE02BE0" w14:textId="77777777" w:rsidR="00DC3A97" w:rsidRPr="00DC3A97" w:rsidRDefault="00DC3A97" w:rsidP="00DC3A97">
      <w:pPr>
        <w:pStyle w:val="Naslov2"/>
        <w:rPr>
          <w:szCs w:val="20"/>
        </w:rPr>
      </w:pPr>
      <w:r>
        <w:br w:type="page"/>
      </w:r>
      <w:bookmarkStart w:id="21" w:name="_Toc127122012"/>
      <w:r w:rsidRPr="00DC3A97">
        <w:rPr>
          <w:szCs w:val="20"/>
        </w:rPr>
        <w:t>Obrazec št</w:t>
      </w:r>
      <w:r w:rsidR="0054178E">
        <w:rPr>
          <w:szCs w:val="20"/>
        </w:rPr>
        <w:t>. 8</w:t>
      </w:r>
      <w:r>
        <w:rPr>
          <w:szCs w:val="20"/>
        </w:rPr>
        <w:t xml:space="preserve"> - </w:t>
      </w:r>
      <w:r w:rsidR="00B45162">
        <w:rPr>
          <w:szCs w:val="20"/>
        </w:rPr>
        <w:t>I</w:t>
      </w:r>
      <w:r w:rsidRPr="00DC3A97">
        <w:rPr>
          <w:szCs w:val="20"/>
        </w:rPr>
        <w:t>zjava gospodarskega subjekta</w:t>
      </w:r>
      <w:bookmarkEnd w:id="21"/>
    </w:p>
    <w:p w14:paraId="45000711" w14:textId="77777777" w:rsidR="00DC3A97" w:rsidRPr="00DC3A97" w:rsidRDefault="00DC3A97" w:rsidP="00DC3A97">
      <w:pPr>
        <w:pStyle w:val="Glava"/>
        <w:tabs>
          <w:tab w:val="clear" w:pos="4536"/>
          <w:tab w:val="clear" w:pos="9072"/>
        </w:tabs>
        <w:rPr>
          <w:szCs w:val="20"/>
        </w:rPr>
      </w:pPr>
    </w:p>
    <w:p w14:paraId="2D1BF716" w14:textId="77777777" w:rsidR="00DC3A97" w:rsidRDefault="00DC3A97" w:rsidP="00DC3A97">
      <w:pPr>
        <w:spacing w:line="264" w:lineRule="auto"/>
        <w:rPr>
          <w:rFonts w:cs="Tahoma"/>
          <w:szCs w:val="18"/>
        </w:rPr>
      </w:pPr>
    </w:p>
    <w:tbl>
      <w:tblPr>
        <w:tblStyle w:val="Tabelamrea"/>
        <w:tblW w:w="0" w:type="auto"/>
        <w:tblLook w:val="04A0" w:firstRow="1" w:lastRow="0" w:firstColumn="1" w:lastColumn="0" w:noHBand="0" w:noVBand="1"/>
      </w:tblPr>
      <w:tblGrid>
        <w:gridCol w:w="2122"/>
        <w:gridCol w:w="4390"/>
      </w:tblGrid>
      <w:tr w:rsidR="00DC3A97" w14:paraId="6D75711A" w14:textId="77777777" w:rsidTr="00C0328C">
        <w:trPr>
          <w:trHeight w:val="442"/>
        </w:trPr>
        <w:tc>
          <w:tcPr>
            <w:tcW w:w="2122" w:type="dxa"/>
          </w:tcPr>
          <w:p w14:paraId="24E2CDA7" w14:textId="77777777" w:rsidR="00DC3A97" w:rsidRDefault="00DC3A97" w:rsidP="00C0328C">
            <w:r>
              <w:t>Ponudnik:</w:t>
            </w:r>
          </w:p>
        </w:tc>
        <w:tc>
          <w:tcPr>
            <w:tcW w:w="4390" w:type="dxa"/>
          </w:tcPr>
          <w:p w14:paraId="2BF83E29" w14:textId="77777777" w:rsidR="00DC3A97" w:rsidRDefault="00DC3A97" w:rsidP="00C0328C"/>
        </w:tc>
      </w:tr>
      <w:tr w:rsidR="00DC3A97" w14:paraId="1290E582" w14:textId="77777777" w:rsidTr="00C0328C">
        <w:trPr>
          <w:trHeight w:val="547"/>
        </w:trPr>
        <w:tc>
          <w:tcPr>
            <w:tcW w:w="2122" w:type="dxa"/>
          </w:tcPr>
          <w:p w14:paraId="4D80D3DA" w14:textId="77777777" w:rsidR="00DC3A97" w:rsidRDefault="00DC3A97" w:rsidP="00C0328C">
            <w:r>
              <w:t>Poslovni naslov:</w:t>
            </w:r>
          </w:p>
        </w:tc>
        <w:tc>
          <w:tcPr>
            <w:tcW w:w="4390" w:type="dxa"/>
          </w:tcPr>
          <w:p w14:paraId="624C3121" w14:textId="77777777" w:rsidR="00DC3A97" w:rsidRDefault="00DC3A97" w:rsidP="00C0328C"/>
          <w:p w14:paraId="20059E26" w14:textId="77777777" w:rsidR="00DC3A97" w:rsidRDefault="00DC3A97" w:rsidP="00C0328C"/>
        </w:tc>
      </w:tr>
    </w:tbl>
    <w:p w14:paraId="5BC16D90" w14:textId="77777777" w:rsidR="00DC3A97" w:rsidRDefault="00DC3A97" w:rsidP="00DC3A97"/>
    <w:p w14:paraId="26951624" w14:textId="77777777" w:rsidR="00DC3A97" w:rsidRDefault="00DC3A97" w:rsidP="00DC3A97"/>
    <w:tbl>
      <w:tblPr>
        <w:tblStyle w:val="Tabelamrea"/>
        <w:tblW w:w="0" w:type="auto"/>
        <w:tblLook w:val="04A0" w:firstRow="1" w:lastRow="0" w:firstColumn="1" w:lastColumn="0" w:noHBand="0" w:noVBand="1"/>
      </w:tblPr>
      <w:tblGrid>
        <w:gridCol w:w="2122"/>
        <w:gridCol w:w="4390"/>
      </w:tblGrid>
      <w:tr w:rsidR="00DC3A97" w14:paraId="51707FEA" w14:textId="77777777" w:rsidTr="00C0328C">
        <w:trPr>
          <w:trHeight w:val="442"/>
        </w:trPr>
        <w:tc>
          <w:tcPr>
            <w:tcW w:w="2122" w:type="dxa"/>
          </w:tcPr>
          <w:p w14:paraId="407F1AFA" w14:textId="77777777" w:rsidR="00DC3A97" w:rsidRDefault="00DC3A97" w:rsidP="00C0328C">
            <w:r>
              <w:t>Naročnik:</w:t>
            </w:r>
          </w:p>
        </w:tc>
        <w:tc>
          <w:tcPr>
            <w:tcW w:w="4390" w:type="dxa"/>
          </w:tcPr>
          <w:p w14:paraId="673AAFA0" w14:textId="77777777" w:rsidR="00DC3A97" w:rsidRDefault="00A653D9" w:rsidP="00C0328C">
            <w:r>
              <w:t>Kočevski les d.o.o.</w:t>
            </w:r>
          </w:p>
        </w:tc>
      </w:tr>
      <w:tr w:rsidR="00DC3A97" w14:paraId="781DE539" w14:textId="77777777" w:rsidTr="00C0328C">
        <w:trPr>
          <w:trHeight w:val="547"/>
        </w:trPr>
        <w:tc>
          <w:tcPr>
            <w:tcW w:w="2122" w:type="dxa"/>
          </w:tcPr>
          <w:p w14:paraId="63E81856" w14:textId="77777777" w:rsidR="00DC3A97" w:rsidRDefault="00DC3A97" w:rsidP="00C0328C">
            <w:r>
              <w:t>Poslovni naslov:</w:t>
            </w:r>
          </w:p>
        </w:tc>
        <w:tc>
          <w:tcPr>
            <w:tcW w:w="4390" w:type="dxa"/>
          </w:tcPr>
          <w:p w14:paraId="59FA7D66" w14:textId="77777777" w:rsidR="00DC3A97" w:rsidRDefault="00A653D9" w:rsidP="00C0328C">
            <w:r>
              <w:t>Trata XIV 6a</w:t>
            </w:r>
            <w:r w:rsidR="00DC3A97">
              <w:t>, 1330 Kočevje</w:t>
            </w:r>
          </w:p>
          <w:p w14:paraId="79A989F1" w14:textId="77777777" w:rsidR="00DC3A97" w:rsidRDefault="00DC3A97" w:rsidP="00C0328C"/>
        </w:tc>
      </w:tr>
    </w:tbl>
    <w:p w14:paraId="2DEFB385" w14:textId="77777777" w:rsidR="00DC3A97" w:rsidRPr="00C25A8D" w:rsidRDefault="00DC3A97" w:rsidP="00DC3A97"/>
    <w:p w14:paraId="5FC6B9E0" w14:textId="77777777" w:rsidR="00DC3A97" w:rsidRPr="002F4742" w:rsidRDefault="00DC3A97" w:rsidP="00DC3A97">
      <w:pPr>
        <w:pStyle w:val="Naslov3"/>
        <w:rPr>
          <w:rFonts w:ascii="Arial Narrow" w:hAnsi="Arial Narrow"/>
          <w:sz w:val="24"/>
          <w:szCs w:val="24"/>
        </w:rPr>
      </w:pPr>
    </w:p>
    <w:p w14:paraId="48B3C802" w14:textId="0F31B6D7" w:rsidR="00EB0EC9" w:rsidRDefault="00EB0EC9" w:rsidP="00EB0EC9">
      <w:r>
        <w:t>Ponudnik</w:t>
      </w:r>
      <w:r w:rsidRPr="002F4742">
        <w:t xml:space="preserve"> </w:t>
      </w:r>
      <w:r>
        <w:t>izjavlja, da bo pri sklepanju i</w:t>
      </w:r>
      <w:r w:rsidR="00EE4E4E">
        <w:t>n</w:t>
      </w:r>
      <w:r>
        <w:t xml:space="preserve"> izvajanju pogodb z naročnikom v postopkih javnega naročanja deloval skladno z </w:t>
      </w:r>
      <w:r w:rsidRPr="0056637D">
        <w:t>Zakon</w:t>
      </w:r>
      <w:r>
        <w:t>om</w:t>
      </w:r>
      <w:r w:rsidRPr="0056637D">
        <w:t xml:space="preserve"> o integriteti in preprečevanju korupcije (Uradni list RS, št. 69/11 – uradno prečiščeno besedilo in 158/20)</w:t>
      </w:r>
      <w:r>
        <w:t xml:space="preserve">. </w:t>
      </w:r>
    </w:p>
    <w:p w14:paraId="340CD83B" w14:textId="77777777" w:rsidR="00EB0EC9" w:rsidRDefault="00EB0EC9" w:rsidP="00EB0EC9"/>
    <w:p w14:paraId="6BD031AA" w14:textId="77777777" w:rsidR="00EB0EC9" w:rsidRDefault="00EB0EC9" w:rsidP="00EB0EC9">
      <w:r>
        <w:t xml:space="preserve">Skladno s 14. členom </w:t>
      </w:r>
      <w:proofErr w:type="spellStart"/>
      <w:r>
        <w:t>ZIntPK</w:t>
      </w:r>
      <w:proofErr w:type="spellEnd"/>
      <w:r>
        <w:t xml:space="preserve"> posredujemo naslednje podatke:</w:t>
      </w:r>
    </w:p>
    <w:p w14:paraId="2D0E259E" w14:textId="77777777" w:rsidR="00EB0EC9" w:rsidRDefault="00EB0EC9" w:rsidP="00EB0EC9"/>
    <w:p w14:paraId="12C5F6BE" w14:textId="77777777" w:rsidR="00EB0EC9" w:rsidRDefault="00EB0EC9" w:rsidP="00EB0EC9">
      <w:r>
        <w:t>Podatki o udeležbi fizičnih in pravnih oseb v lastništvu ponudnika:</w:t>
      </w:r>
    </w:p>
    <w:p w14:paraId="4F97906B" w14:textId="77777777" w:rsidR="00EB0EC9" w:rsidRDefault="00EB0EC9" w:rsidP="00EB0EC9"/>
    <w:p w14:paraId="048C37F6" w14:textId="77777777" w:rsidR="00EB0EC9" w:rsidRDefault="00EB0EC9" w:rsidP="00EB0EC9">
      <w:r>
        <w:t>Pravna oseba: __________________________________________________________________</w:t>
      </w:r>
    </w:p>
    <w:p w14:paraId="124B78BD" w14:textId="77777777" w:rsidR="00EB0EC9" w:rsidRPr="0056637D" w:rsidRDefault="00EB0EC9" w:rsidP="00EB0EC9">
      <w:pPr>
        <w:rPr>
          <w:i/>
          <w:iCs/>
          <w:sz w:val="16"/>
          <w:szCs w:val="18"/>
        </w:rPr>
      </w:pPr>
      <w:r w:rsidRPr="0056637D">
        <w:rPr>
          <w:i/>
          <w:iCs/>
          <w:sz w:val="16"/>
          <w:szCs w:val="18"/>
        </w:rPr>
        <w:t>(firma družbe, poslovni naslov, matična in davčna št., delež lastništva)</w:t>
      </w:r>
    </w:p>
    <w:p w14:paraId="7463B01E" w14:textId="77777777" w:rsidR="00EB0EC9" w:rsidRDefault="00EB0EC9" w:rsidP="00EB0EC9"/>
    <w:p w14:paraId="2F68575A" w14:textId="77777777" w:rsidR="00EB0EC9" w:rsidRDefault="00EB0EC9" w:rsidP="00EB0EC9">
      <w:r>
        <w:t>Pravna oseba: __________________________________________________________________</w:t>
      </w:r>
    </w:p>
    <w:p w14:paraId="50EBD343" w14:textId="77777777" w:rsidR="00EB0EC9" w:rsidRPr="0056637D" w:rsidRDefault="00EB0EC9" w:rsidP="00EB0EC9">
      <w:pPr>
        <w:rPr>
          <w:i/>
          <w:iCs/>
          <w:sz w:val="16"/>
          <w:szCs w:val="18"/>
        </w:rPr>
      </w:pPr>
      <w:r w:rsidRPr="0056637D">
        <w:rPr>
          <w:i/>
          <w:iCs/>
          <w:sz w:val="16"/>
          <w:szCs w:val="18"/>
        </w:rPr>
        <w:t>(firma družbe, poslovni naslov, matična in davčna št., delež lastništva)</w:t>
      </w:r>
    </w:p>
    <w:p w14:paraId="02149AB1" w14:textId="77777777" w:rsidR="00EB0EC9" w:rsidRDefault="00EB0EC9" w:rsidP="00EB0EC9"/>
    <w:p w14:paraId="6B7F3A9C" w14:textId="77777777" w:rsidR="00EB0EC9" w:rsidRDefault="00EB0EC9" w:rsidP="00EB0EC9">
      <w:r>
        <w:t>Pravna oseba: __________________________________________________________________</w:t>
      </w:r>
    </w:p>
    <w:p w14:paraId="0AF8695D" w14:textId="77777777" w:rsidR="00EB0EC9" w:rsidRPr="0056637D" w:rsidRDefault="00EB0EC9" w:rsidP="00EB0EC9">
      <w:pPr>
        <w:rPr>
          <w:i/>
          <w:iCs/>
          <w:sz w:val="16"/>
          <w:szCs w:val="18"/>
        </w:rPr>
      </w:pPr>
      <w:r w:rsidRPr="0056637D">
        <w:rPr>
          <w:i/>
          <w:iCs/>
          <w:sz w:val="16"/>
          <w:szCs w:val="18"/>
        </w:rPr>
        <w:t>(firma družbe, poslovni naslov, matična in davčna št., delež lastništva)</w:t>
      </w:r>
    </w:p>
    <w:p w14:paraId="76EED48C" w14:textId="77777777" w:rsidR="00EB0EC9" w:rsidRDefault="00EB0EC9" w:rsidP="00EB0EC9"/>
    <w:p w14:paraId="435CEECD" w14:textId="77777777" w:rsidR="00EB0EC9" w:rsidRDefault="00EB0EC9" w:rsidP="00EB0EC9">
      <w:r>
        <w:t>Pravna oseba: __________________________________________________________________</w:t>
      </w:r>
    </w:p>
    <w:p w14:paraId="5F4216B2" w14:textId="77777777" w:rsidR="00EB0EC9" w:rsidRPr="0056637D" w:rsidRDefault="00EB0EC9" w:rsidP="00EB0EC9">
      <w:pPr>
        <w:rPr>
          <w:i/>
          <w:iCs/>
          <w:sz w:val="16"/>
          <w:szCs w:val="18"/>
        </w:rPr>
      </w:pPr>
      <w:r w:rsidRPr="0056637D">
        <w:rPr>
          <w:i/>
          <w:iCs/>
          <w:sz w:val="16"/>
          <w:szCs w:val="18"/>
        </w:rPr>
        <w:t>(firma družbe, poslovni naslov, matična in davčna št., delež lastništva)</w:t>
      </w:r>
    </w:p>
    <w:p w14:paraId="056D9DE8" w14:textId="77777777" w:rsidR="00EB0EC9" w:rsidRDefault="00EB0EC9" w:rsidP="00EB0EC9"/>
    <w:p w14:paraId="594F8EB1" w14:textId="77777777" w:rsidR="00EB0EC9" w:rsidRDefault="00EB0EC9" w:rsidP="00EB0EC9">
      <w:r>
        <w:t>Pravna oseba: __________________________________________________________________</w:t>
      </w:r>
    </w:p>
    <w:p w14:paraId="5C220C18" w14:textId="77777777" w:rsidR="00EB0EC9" w:rsidRPr="0056637D" w:rsidRDefault="00EB0EC9" w:rsidP="00EB0EC9">
      <w:pPr>
        <w:rPr>
          <w:i/>
          <w:iCs/>
          <w:sz w:val="16"/>
          <w:szCs w:val="18"/>
        </w:rPr>
      </w:pPr>
      <w:r w:rsidRPr="0056637D">
        <w:rPr>
          <w:i/>
          <w:iCs/>
          <w:sz w:val="16"/>
          <w:szCs w:val="18"/>
        </w:rPr>
        <w:t>(firma družbe, poslovni naslov, matična in davčna št., delež lastništva)</w:t>
      </w:r>
    </w:p>
    <w:p w14:paraId="2136CEDC" w14:textId="77777777" w:rsidR="00EB0EC9" w:rsidRDefault="00EB0EC9" w:rsidP="00EB0EC9"/>
    <w:p w14:paraId="4EAA951A" w14:textId="77777777" w:rsidR="00EB0EC9" w:rsidRDefault="00EB0EC9" w:rsidP="00EB0EC9"/>
    <w:p w14:paraId="5EA6DF5C" w14:textId="77777777" w:rsidR="00797900" w:rsidRDefault="00797900" w:rsidP="00EB0EC9"/>
    <w:p w14:paraId="4EAD3D34" w14:textId="4ABD63B4" w:rsidR="00EB0EC9" w:rsidRDefault="00EB0EC9" w:rsidP="00EB0EC9">
      <w:r>
        <w:t>Fizična oseba:</w:t>
      </w:r>
      <w:r w:rsidRPr="0056637D">
        <w:t xml:space="preserve"> </w:t>
      </w:r>
      <w:r>
        <w:t>__________________________________________________________________</w:t>
      </w:r>
    </w:p>
    <w:p w14:paraId="6711D7EB" w14:textId="77777777" w:rsidR="00EB0EC9" w:rsidRPr="0056637D" w:rsidRDefault="00EB0EC9" w:rsidP="00EB0EC9">
      <w:pPr>
        <w:rPr>
          <w:i/>
          <w:iCs/>
          <w:sz w:val="16"/>
          <w:szCs w:val="18"/>
        </w:rPr>
      </w:pPr>
      <w:r w:rsidRPr="0056637D">
        <w:rPr>
          <w:i/>
          <w:iCs/>
          <w:sz w:val="16"/>
          <w:szCs w:val="18"/>
        </w:rPr>
        <w:t>(Ime in priimek, naslov, delež lastništva)</w:t>
      </w:r>
    </w:p>
    <w:p w14:paraId="32954A7B" w14:textId="77777777" w:rsidR="00EB0EC9" w:rsidRDefault="00EB0EC9" w:rsidP="00EB0EC9"/>
    <w:p w14:paraId="2457310B" w14:textId="77777777" w:rsidR="00EB0EC9" w:rsidRDefault="00EB0EC9" w:rsidP="00EB0EC9">
      <w:r>
        <w:t>Fizična oseba:</w:t>
      </w:r>
      <w:r w:rsidRPr="0056637D">
        <w:t xml:space="preserve"> </w:t>
      </w:r>
      <w:r>
        <w:t>__________________________________________________________________</w:t>
      </w:r>
    </w:p>
    <w:p w14:paraId="40013D1A" w14:textId="77777777" w:rsidR="00EB0EC9" w:rsidRPr="0056637D" w:rsidRDefault="00EB0EC9" w:rsidP="00EB0EC9">
      <w:pPr>
        <w:rPr>
          <w:i/>
          <w:iCs/>
          <w:sz w:val="16"/>
          <w:szCs w:val="18"/>
        </w:rPr>
      </w:pPr>
      <w:r w:rsidRPr="0056637D">
        <w:rPr>
          <w:i/>
          <w:iCs/>
          <w:sz w:val="16"/>
          <w:szCs w:val="18"/>
        </w:rPr>
        <w:t>(Ime in priimek, naslov, delež lastništva)</w:t>
      </w:r>
    </w:p>
    <w:p w14:paraId="0A91DA93" w14:textId="77777777" w:rsidR="00EB0EC9" w:rsidRDefault="00EB0EC9" w:rsidP="00EB0EC9"/>
    <w:p w14:paraId="187B01DC" w14:textId="77777777" w:rsidR="00EB0EC9" w:rsidRDefault="00EB0EC9" w:rsidP="00EB0EC9">
      <w:r>
        <w:t>Fizična oseba:</w:t>
      </w:r>
      <w:r w:rsidRPr="0056637D">
        <w:t xml:space="preserve"> </w:t>
      </w:r>
      <w:r>
        <w:t>__________________________________________________________________</w:t>
      </w:r>
    </w:p>
    <w:p w14:paraId="42032133" w14:textId="77777777" w:rsidR="00EB0EC9" w:rsidRPr="0056637D" w:rsidRDefault="00EB0EC9" w:rsidP="00EB0EC9">
      <w:pPr>
        <w:rPr>
          <w:i/>
          <w:iCs/>
          <w:sz w:val="16"/>
          <w:szCs w:val="18"/>
        </w:rPr>
      </w:pPr>
      <w:r w:rsidRPr="0056637D">
        <w:rPr>
          <w:i/>
          <w:iCs/>
          <w:sz w:val="16"/>
          <w:szCs w:val="18"/>
        </w:rPr>
        <w:t>(Ime in priimek, naslov, delež lastništva)</w:t>
      </w:r>
    </w:p>
    <w:p w14:paraId="0D1D77EC" w14:textId="77777777" w:rsidR="00EB0EC9" w:rsidRDefault="00EB0EC9" w:rsidP="00EB0EC9"/>
    <w:p w14:paraId="3E8E5CC5" w14:textId="77777777" w:rsidR="00EB0EC9" w:rsidRDefault="00EB0EC9" w:rsidP="00EB0EC9">
      <w:r>
        <w:t>Fizična oseba:</w:t>
      </w:r>
      <w:r w:rsidRPr="0056637D">
        <w:t xml:space="preserve"> </w:t>
      </w:r>
      <w:r>
        <w:t>__________________________________________________________________</w:t>
      </w:r>
    </w:p>
    <w:p w14:paraId="7689C8B4" w14:textId="77777777" w:rsidR="00EB0EC9" w:rsidRPr="0056637D" w:rsidRDefault="00EB0EC9" w:rsidP="00EB0EC9">
      <w:pPr>
        <w:rPr>
          <w:i/>
          <w:iCs/>
          <w:sz w:val="16"/>
          <w:szCs w:val="18"/>
        </w:rPr>
      </w:pPr>
      <w:r w:rsidRPr="0056637D">
        <w:rPr>
          <w:i/>
          <w:iCs/>
          <w:sz w:val="16"/>
          <w:szCs w:val="18"/>
        </w:rPr>
        <w:t>(Ime in priimek, naslov, delež lastništva)</w:t>
      </w:r>
    </w:p>
    <w:p w14:paraId="1EE5AB1C" w14:textId="77777777" w:rsidR="00EB0EC9" w:rsidRDefault="00EB0EC9" w:rsidP="00EB0EC9"/>
    <w:p w14:paraId="6BE2259D" w14:textId="77777777" w:rsidR="00EB0EC9" w:rsidRDefault="00EB0EC9" w:rsidP="00EB0EC9">
      <w:r>
        <w:t>Fizična oseba:</w:t>
      </w:r>
      <w:r w:rsidRPr="0056637D">
        <w:t xml:space="preserve"> </w:t>
      </w:r>
      <w:r>
        <w:t>__________________________________________________________________</w:t>
      </w:r>
    </w:p>
    <w:p w14:paraId="5DC9ED12" w14:textId="77777777" w:rsidR="00EB0EC9" w:rsidRPr="0056637D" w:rsidRDefault="00EB0EC9" w:rsidP="00EB0EC9">
      <w:pPr>
        <w:rPr>
          <w:i/>
          <w:iCs/>
          <w:sz w:val="16"/>
          <w:szCs w:val="18"/>
        </w:rPr>
      </w:pPr>
      <w:r w:rsidRPr="0056637D">
        <w:rPr>
          <w:i/>
          <w:iCs/>
          <w:sz w:val="16"/>
          <w:szCs w:val="18"/>
        </w:rPr>
        <w:t>(Ime in priimek, naslov, delež lastništva)</w:t>
      </w:r>
    </w:p>
    <w:p w14:paraId="2698C141" w14:textId="77777777" w:rsidR="00EB0EC9" w:rsidRDefault="00EB0EC9" w:rsidP="00EB0EC9"/>
    <w:p w14:paraId="4D3A9BCD" w14:textId="77777777" w:rsidR="00EB0EC9" w:rsidRDefault="00EB0EC9" w:rsidP="00EB0EC9"/>
    <w:p w14:paraId="5C77E25C" w14:textId="77777777" w:rsidR="00EB0EC9" w:rsidRDefault="00EB0EC9" w:rsidP="00EB0EC9"/>
    <w:p w14:paraId="7E33C9EC" w14:textId="77777777" w:rsidR="00EB0EC9" w:rsidRDefault="00EB0EC9" w:rsidP="00EB0EC9">
      <w:r>
        <w:t>Navedba povezane družbe:</w:t>
      </w:r>
      <w:r w:rsidRPr="0056637D">
        <w:t xml:space="preserve"> </w:t>
      </w:r>
      <w:r>
        <w:t>________________________________________________________</w:t>
      </w:r>
    </w:p>
    <w:p w14:paraId="23D64F28" w14:textId="77777777" w:rsidR="00EB0EC9" w:rsidRPr="0056637D" w:rsidRDefault="00EB0EC9" w:rsidP="00EB0EC9">
      <w:pPr>
        <w:rPr>
          <w:i/>
          <w:iCs/>
          <w:sz w:val="16"/>
          <w:szCs w:val="18"/>
        </w:rPr>
      </w:pPr>
      <w:r w:rsidRPr="0056637D">
        <w:rPr>
          <w:i/>
          <w:iCs/>
          <w:sz w:val="16"/>
          <w:szCs w:val="18"/>
        </w:rPr>
        <w:t>(firma družbe, poslovni naslov, matična in davčna št., delež lastništva)</w:t>
      </w:r>
    </w:p>
    <w:p w14:paraId="6FA78513" w14:textId="77777777" w:rsidR="00EB0EC9" w:rsidRDefault="00EB0EC9" w:rsidP="00EB0EC9"/>
    <w:p w14:paraId="08A9180D" w14:textId="77777777" w:rsidR="00EB0EC9" w:rsidRDefault="00EB0EC9" w:rsidP="00EB0EC9">
      <w:r>
        <w:t>Navedba povezane družbe:</w:t>
      </w:r>
      <w:r w:rsidRPr="0056637D">
        <w:t xml:space="preserve"> </w:t>
      </w:r>
      <w:r>
        <w:t>________________________________________________________</w:t>
      </w:r>
    </w:p>
    <w:p w14:paraId="5A0C5ECC" w14:textId="77777777" w:rsidR="00EB0EC9" w:rsidRPr="0056637D" w:rsidRDefault="00EB0EC9" w:rsidP="00EB0EC9">
      <w:pPr>
        <w:rPr>
          <w:i/>
          <w:iCs/>
          <w:sz w:val="16"/>
          <w:szCs w:val="18"/>
        </w:rPr>
      </w:pPr>
      <w:r w:rsidRPr="0056637D">
        <w:rPr>
          <w:i/>
          <w:iCs/>
          <w:sz w:val="16"/>
          <w:szCs w:val="18"/>
        </w:rPr>
        <w:t>(firma družbe, poslovni naslov, matična in davčna št., delež lastništva)</w:t>
      </w:r>
    </w:p>
    <w:p w14:paraId="279D9B2B" w14:textId="77777777" w:rsidR="00EB0EC9" w:rsidRDefault="00EB0EC9" w:rsidP="00EB0EC9"/>
    <w:p w14:paraId="6456790A" w14:textId="77777777" w:rsidR="00EB0EC9" w:rsidRDefault="00EB0EC9" w:rsidP="00EB0EC9">
      <w:r>
        <w:t>Navedba povezane družbe:</w:t>
      </w:r>
      <w:r w:rsidRPr="0056637D">
        <w:t xml:space="preserve"> </w:t>
      </w:r>
      <w:r>
        <w:t>________________________________________________________</w:t>
      </w:r>
    </w:p>
    <w:p w14:paraId="646E6C37" w14:textId="77777777" w:rsidR="00EB0EC9" w:rsidRPr="0056637D" w:rsidRDefault="00EB0EC9" w:rsidP="00EB0EC9">
      <w:pPr>
        <w:rPr>
          <w:i/>
          <w:iCs/>
          <w:sz w:val="16"/>
          <w:szCs w:val="18"/>
        </w:rPr>
      </w:pPr>
      <w:r w:rsidRPr="0056637D">
        <w:rPr>
          <w:i/>
          <w:iCs/>
          <w:sz w:val="16"/>
          <w:szCs w:val="18"/>
        </w:rPr>
        <w:t>(firma družbe, poslovni naslov, matična in davčna št., delež lastništva)</w:t>
      </w:r>
    </w:p>
    <w:p w14:paraId="7B3A7649" w14:textId="77777777" w:rsidR="00EB0EC9" w:rsidRDefault="00EB0EC9" w:rsidP="00EB0EC9"/>
    <w:p w14:paraId="0CD8B579" w14:textId="77777777" w:rsidR="00EB0EC9" w:rsidRDefault="00EB0EC9" w:rsidP="00EB0EC9">
      <w:r>
        <w:t>Navedba povezane družbe:</w:t>
      </w:r>
      <w:r w:rsidRPr="0056637D">
        <w:t xml:space="preserve"> </w:t>
      </w:r>
      <w:r>
        <w:t>________________________________________________________</w:t>
      </w:r>
    </w:p>
    <w:p w14:paraId="70B6AC9C" w14:textId="77777777" w:rsidR="00EB0EC9" w:rsidRPr="0056637D" w:rsidRDefault="00EB0EC9" w:rsidP="00EB0EC9">
      <w:pPr>
        <w:rPr>
          <w:i/>
          <w:iCs/>
          <w:sz w:val="16"/>
          <w:szCs w:val="18"/>
        </w:rPr>
      </w:pPr>
      <w:r w:rsidRPr="0056637D">
        <w:rPr>
          <w:i/>
          <w:iCs/>
          <w:sz w:val="16"/>
          <w:szCs w:val="18"/>
        </w:rPr>
        <w:t>(firma družbe, poslovni naslov, matična in davčna št., delež lastništva)</w:t>
      </w:r>
    </w:p>
    <w:p w14:paraId="2B08CBB8" w14:textId="77777777" w:rsidR="00EB0EC9" w:rsidRDefault="00EB0EC9" w:rsidP="00EB0EC9"/>
    <w:p w14:paraId="0B7C0CD1" w14:textId="77777777" w:rsidR="00EB0EC9" w:rsidRDefault="00EB0EC9" w:rsidP="00EB0EC9">
      <w:r>
        <w:t>Navedba povezane družbe:</w:t>
      </w:r>
      <w:r w:rsidRPr="0056637D">
        <w:t xml:space="preserve"> </w:t>
      </w:r>
      <w:r>
        <w:t>________________________________________________________</w:t>
      </w:r>
    </w:p>
    <w:p w14:paraId="31045F88" w14:textId="77777777" w:rsidR="00EB0EC9" w:rsidRPr="0056637D" w:rsidRDefault="00EB0EC9" w:rsidP="00EB0EC9">
      <w:pPr>
        <w:rPr>
          <w:i/>
          <w:iCs/>
          <w:sz w:val="16"/>
          <w:szCs w:val="18"/>
        </w:rPr>
      </w:pPr>
      <w:r w:rsidRPr="0056637D">
        <w:rPr>
          <w:i/>
          <w:iCs/>
          <w:sz w:val="16"/>
          <w:szCs w:val="18"/>
        </w:rPr>
        <w:t>(firma družbe, poslovni naslov, matična in davčna št., delež lastništva)</w:t>
      </w:r>
    </w:p>
    <w:p w14:paraId="0FD1A154" w14:textId="77777777" w:rsidR="00EB0EC9" w:rsidRDefault="00EB0EC9" w:rsidP="00EB0EC9"/>
    <w:p w14:paraId="7826BA7A" w14:textId="77777777" w:rsidR="00EB0EC9" w:rsidRDefault="00EB0EC9" w:rsidP="00EB0EC9">
      <w:pPr>
        <w:jc w:val="left"/>
      </w:pPr>
    </w:p>
    <w:p w14:paraId="2C48E3AF" w14:textId="77777777" w:rsidR="00DC3A97" w:rsidRDefault="00DC3A97">
      <w:pPr>
        <w:jc w:val="left"/>
      </w:pPr>
    </w:p>
    <w:p w14:paraId="03537729" w14:textId="77777777" w:rsidR="00DC3A97" w:rsidRDefault="00DC3A97">
      <w:pPr>
        <w:jc w:val="left"/>
      </w:pPr>
    </w:p>
    <w:tbl>
      <w:tblPr>
        <w:tblStyle w:val="Tabelamrea"/>
        <w:tblW w:w="0" w:type="auto"/>
        <w:tblLook w:val="04A0" w:firstRow="1" w:lastRow="0" w:firstColumn="1" w:lastColumn="0" w:noHBand="0" w:noVBand="1"/>
      </w:tblPr>
      <w:tblGrid>
        <w:gridCol w:w="2926"/>
        <w:gridCol w:w="2926"/>
        <w:gridCol w:w="2927"/>
      </w:tblGrid>
      <w:tr w:rsidR="00DC3A97" w14:paraId="427337B4" w14:textId="77777777" w:rsidTr="00C0328C">
        <w:trPr>
          <w:trHeight w:val="680"/>
        </w:trPr>
        <w:tc>
          <w:tcPr>
            <w:tcW w:w="2926" w:type="dxa"/>
            <w:vAlign w:val="center"/>
          </w:tcPr>
          <w:p w14:paraId="340F176B" w14:textId="77777777" w:rsidR="00DC3A97" w:rsidRDefault="00DC3A97" w:rsidP="00C0328C">
            <w:pPr>
              <w:spacing w:line="264" w:lineRule="auto"/>
              <w:rPr>
                <w:rFonts w:cs="Tahoma"/>
                <w:szCs w:val="18"/>
              </w:rPr>
            </w:pPr>
            <w:r>
              <w:rPr>
                <w:rFonts w:cs="Tahoma"/>
                <w:szCs w:val="18"/>
              </w:rPr>
              <w:t>V:</w:t>
            </w:r>
          </w:p>
        </w:tc>
        <w:tc>
          <w:tcPr>
            <w:tcW w:w="2926" w:type="dxa"/>
            <w:vAlign w:val="center"/>
          </w:tcPr>
          <w:p w14:paraId="42022E34" w14:textId="77777777" w:rsidR="00DC3A97" w:rsidRDefault="00DC3A97" w:rsidP="00C0328C">
            <w:pPr>
              <w:spacing w:line="264" w:lineRule="auto"/>
              <w:jc w:val="center"/>
              <w:rPr>
                <w:rFonts w:cs="Tahoma"/>
                <w:szCs w:val="18"/>
              </w:rPr>
            </w:pPr>
            <w:r>
              <w:rPr>
                <w:rFonts w:cs="Tahoma"/>
                <w:szCs w:val="18"/>
              </w:rPr>
              <w:t>Žig:</w:t>
            </w:r>
          </w:p>
        </w:tc>
        <w:tc>
          <w:tcPr>
            <w:tcW w:w="2927" w:type="dxa"/>
            <w:vAlign w:val="center"/>
          </w:tcPr>
          <w:p w14:paraId="68B3528F" w14:textId="77777777" w:rsidR="00DC3A97" w:rsidRDefault="00DC3A97" w:rsidP="00C0328C">
            <w:pPr>
              <w:spacing w:line="264" w:lineRule="auto"/>
              <w:jc w:val="center"/>
              <w:rPr>
                <w:rFonts w:cs="Tahoma"/>
                <w:szCs w:val="18"/>
              </w:rPr>
            </w:pPr>
            <w:r>
              <w:rPr>
                <w:rFonts w:cs="Tahoma"/>
                <w:szCs w:val="18"/>
              </w:rPr>
              <w:t>Podpis pooblaščene osebe:</w:t>
            </w:r>
          </w:p>
        </w:tc>
      </w:tr>
      <w:tr w:rsidR="00DC3A97" w14:paraId="5497CB53" w14:textId="77777777" w:rsidTr="00C0328C">
        <w:trPr>
          <w:trHeight w:val="680"/>
        </w:trPr>
        <w:tc>
          <w:tcPr>
            <w:tcW w:w="2926" w:type="dxa"/>
            <w:vAlign w:val="center"/>
          </w:tcPr>
          <w:p w14:paraId="592CC29D" w14:textId="77777777" w:rsidR="00DC3A97" w:rsidRDefault="00DC3A97" w:rsidP="00C0328C">
            <w:pPr>
              <w:spacing w:line="264" w:lineRule="auto"/>
              <w:rPr>
                <w:rFonts w:cs="Tahoma"/>
                <w:szCs w:val="18"/>
              </w:rPr>
            </w:pPr>
            <w:r>
              <w:rPr>
                <w:rFonts w:cs="Tahoma"/>
                <w:szCs w:val="18"/>
              </w:rPr>
              <w:t>Dne:</w:t>
            </w:r>
          </w:p>
        </w:tc>
        <w:tc>
          <w:tcPr>
            <w:tcW w:w="2926" w:type="dxa"/>
            <w:vAlign w:val="center"/>
          </w:tcPr>
          <w:p w14:paraId="2532F327" w14:textId="77777777" w:rsidR="00DC3A97" w:rsidRDefault="00DC3A97" w:rsidP="00C0328C">
            <w:pPr>
              <w:spacing w:line="264" w:lineRule="auto"/>
              <w:jc w:val="center"/>
              <w:rPr>
                <w:rFonts w:cs="Tahoma"/>
                <w:szCs w:val="18"/>
              </w:rPr>
            </w:pPr>
          </w:p>
        </w:tc>
        <w:tc>
          <w:tcPr>
            <w:tcW w:w="2927" w:type="dxa"/>
            <w:vAlign w:val="center"/>
          </w:tcPr>
          <w:p w14:paraId="2EA6EB26" w14:textId="77777777" w:rsidR="00DC3A97" w:rsidRDefault="00DC3A97" w:rsidP="00C0328C">
            <w:pPr>
              <w:spacing w:line="264" w:lineRule="auto"/>
              <w:jc w:val="center"/>
              <w:rPr>
                <w:rFonts w:cs="Tahoma"/>
                <w:szCs w:val="18"/>
              </w:rPr>
            </w:pPr>
          </w:p>
        </w:tc>
      </w:tr>
    </w:tbl>
    <w:p w14:paraId="5E6003AC" w14:textId="77777777" w:rsidR="00DC3A97" w:rsidRDefault="00DC3A97">
      <w:pPr>
        <w:jc w:val="left"/>
      </w:pPr>
    </w:p>
    <w:p w14:paraId="2479B321" w14:textId="77777777" w:rsidR="00DC3A97" w:rsidRDefault="00DC3A97">
      <w:pPr>
        <w:jc w:val="left"/>
      </w:pPr>
    </w:p>
    <w:p w14:paraId="6BD9C410" w14:textId="77777777" w:rsidR="00DC3A97" w:rsidRDefault="00DC3A97">
      <w:pPr>
        <w:jc w:val="left"/>
      </w:pPr>
      <w:r>
        <w:br w:type="page"/>
      </w:r>
    </w:p>
    <w:p w14:paraId="1C439A2B" w14:textId="77777777" w:rsidR="00DC3A97" w:rsidRDefault="00DC3A97" w:rsidP="00DC3A97">
      <w:pPr>
        <w:pStyle w:val="Naslov2"/>
      </w:pPr>
      <w:bookmarkStart w:id="22" w:name="_Toc127122013"/>
      <w:r>
        <w:t xml:space="preserve">Obrazec št. </w:t>
      </w:r>
      <w:r w:rsidR="007912D3">
        <w:t>9</w:t>
      </w:r>
      <w:r>
        <w:t xml:space="preserve"> – ESPD</w:t>
      </w:r>
      <w:bookmarkEnd w:id="22"/>
    </w:p>
    <w:p w14:paraId="687E1CF0" w14:textId="77777777" w:rsidR="00DC3A97" w:rsidRDefault="00DC3A97" w:rsidP="00DC3A97"/>
    <w:p w14:paraId="492921AB" w14:textId="77777777" w:rsidR="00DC3A97" w:rsidRDefault="00DC3A97" w:rsidP="00DC3A97"/>
    <w:p w14:paraId="49FD67F9" w14:textId="77777777" w:rsidR="00D94A4F" w:rsidRDefault="00D94A4F" w:rsidP="00D94A4F">
      <w:r>
        <w:t>Ponudnik priloži izpolnjen, datiran, žigosan in podpisan ESPD obrazec v .</w:t>
      </w:r>
      <w:proofErr w:type="spellStart"/>
      <w:r>
        <w:t>xml</w:t>
      </w:r>
      <w:proofErr w:type="spellEnd"/>
      <w:r>
        <w:t xml:space="preserve"> obliki, in sicer za:</w:t>
      </w:r>
    </w:p>
    <w:p w14:paraId="198AA6E8" w14:textId="77777777" w:rsidR="00DC3A97" w:rsidRDefault="00DC3A97" w:rsidP="001C0B23">
      <w:pPr>
        <w:pStyle w:val="Odstavekseznama"/>
        <w:numPr>
          <w:ilvl w:val="0"/>
          <w:numId w:val="8"/>
        </w:numPr>
      </w:pPr>
      <w:r>
        <w:t>ponudnika</w:t>
      </w:r>
    </w:p>
    <w:p w14:paraId="7731D7E3" w14:textId="77777777" w:rsidR="00DC3A97" w:rsidRDefault="00DC3A97" w:rsidP="001C0B23">
      <w:pPr>
        <w:pStyle w:val="Odstavekseznama"/>
        <w:numPr>
          <w:ilvl w:val="0"/>
          <w:numId w:val="8"/>
        </w:numPr>
      </w:pPr>
      <w:r>
        <w:t>vsakega od podizvajalcev navedenega v ponudb (v primeru ponudbe s podizvajalci)</w:t>
      </w:r>
    </w:p>
    <w:p w14:paraId="4E3415DA" w14:textId="77777777" w:rsidR="00DC3A97" w:rsidRDefault="00DC3A97" w:rsidP="001C0B23">
      <w:pPr>
        <w:pStyle w:val="Odstavekseznama"/>
        <w:numPr>
          <w:ilvl w:val="0"/>
          <w:numId w:val="8"/>
        </w:numPr>
      </w:pPr>
      <w:r>
        <w:t>vsakega od partnerjev v skupni ponudbi (v primeru skupne ponudbe)</w:t>
      </w:r>
    </w:p>
    <w:p w14:paraId="3F3725BC" w14:textId="77777777" w:rsidR="00DC3A97" w:rsidRDefault="00DC3A97" w:rsidP="001C0B23">
      <w:pPr>
        <w:pStyle w:val="Odstavekseznama"/>
        <w:numPr>
          <w:ilvl w:val="0"/>
          <w:numId w:val="8"/>
        </w:numPr>
      </w:pPr>
      <w:r>
        <w:t>vsak drug gospodarski subjekt na katerega kapacitete se ponudnik sklicuje v ponudbi.</w:t>
      </w:r>
    </w:p>
    <w:p w14:paraId="41AF7975" w14:textId="77777777" w:rsidR="00DC3A97" w:rsidRDefault="00DC3A97">
      <w:pPr>
        <w:jc w:val="left"/>
      </w:pPr>
      <w:r>
        <w:br w:type="page"/>
      </w:r>
    </w:p>
    <w:p w14:paraId="6FC49D91" w14:textId="77777777" w:rsidR="004B1EE5" w:rsidRDefault="004B1EE5" w:rsidP="00DC3A97">
      <w:pPr>
        <w:pStyle w:val="Naslov2"/>
      </w:pPr>
      <w:bookmarkStart w:id="23" w:name="_Toc127122014"/>
      <w:r>
        <w:t xml:space="preserve">Obrazec št. </w:t>
      </w:r>
      <w:r w:rsidR="007912D3">
        <w:t>10</w:t>
      </w:r>
      <w:r>
        <w:t xml:space="preserve"> - </w:t>
      </w:r>
      <w:r w:rsidRPr="004B1EE5">
        <w:t>Tehnične in strokovne zmogljivosti za izvedbo naročila</w:t>
      </w:r>
      <w:bookmarkEnd w:id="23"/>
    </w:p>
    <w:p w14:paraId="64DDBBB6" w14:textId="77777777" w:rsidR="004B1EE5" w:rsidRDefault="004B1EE5" w:rsidP="004B1EE5"/>
    <w:p w14:paraId="29770EA8" w14:textId="35059C61" w:rsidR="004B1EE5" w:rsidRDefault="004B1EE5" w:rsidP="004B1EE5">
      <w:pPr>
        <w:spacing w:line="264" w:lineRule="auto"/>
        <w:jc w:val="center"/>
        <w:rPr>
          <w:rFonts w:cs="Tahoma"/>
          <w:szCs w:val="18"/>
        </w:rPr>
      </w:pPr>
      <w:r>
        <w:rPr>
          <w:rFonts w:cs="Tahoma"/>
          <w:szCs w:val="18"/>
        </w:rPr>
        <w:t xml:space="preserve">JAVNO NAROČILO </w:t>
      </w:r>
      <w:r w:rsidR="00633E90">
        <w:rPr>
          <w:rFonts w:cs="Tahoma"/>
          <w:szCs w:val="18"/>
        </w:rPr>
        <w:t xml:space="preserve">SEČNJA, SPRAVILO, ŽAGANJE IN TRANSPORT LESA NA OBMOČJU GOZDOV V LASTI OBČINE KOČEVJE </w:t>
      </w:r>
      <w:r w:rsidR="00155EFA">
        <w:rPr>
          <w:rFonts w:cs="Tahoma"/>
          <w:szCs w:val="18"/>
        </w:rPr>
        <w:t>2023-2025</w:t>
      </w:r>
      <w:r w:rsidR="007912D3">
        <w:rPr>
          <w:rFonts w:cs="Tahoma"/>
          <w:szCs w:val="18"/>
        </w:rPr>
        <w:t xml:space="preserve"> </w:t>
      </w:r>
    </w:p>
    <w:p w14:paraId="577A1F31" w14:textId="77777777" w:rsidR="004B1EE5" w:rsidRDefault="004B1EE5" w:rsidP="004B1EE5">
      <w:pPr>
        <w:spacing w:line="264" w:lineRule="auto"/>
        <w:rPr>
          <w:rFonts w:cs="Tahoma"/>
          <w:szCs w:val="18"/>
        </w:rPr>
      </w:pPr>
    </w:p>
    <w:tbl>
      <w:tblPr>
        <w:tblStyle w:val="Tabelamrea"/>
        <w:tblW w:w="0" w:type="auto"/>
        <w:tblLook w:val="04A0" w:firstRow="1" w:lastRow="0" w:firstColumn="1" w:lastColumn="0" w:noHBand="0" w:noVBand="1"/>
      </w:tblPr>
      <w:tblGrid>
        <w:gridCol w:w="2122"/>
        <w:gridCol w:w="4390"/>
      </w:tblGrid>
      <w:tr w:rsidR="004B1EE5" w14:paraId="1828BA3F" w14:textId="77777777" w:rsidTr="00DF62C8">
        <w:trPr>
          <w:trHeight w:val="442"/>
        </w:trPr>
        <w:tc>
          <w:tcPr>
            <w:tcW w:w="2122" w:type="dxa"/>
          </w:tcPr>
          <w:p w14:paraId="030B84AE" w14:textId="77777777" w:rsidR="004B1EE5" w:rsidRDefault="004B1EE5" w:rsidP="00DF62C8">
            <w:r>
              <w:t>Ponudnik:</w:t>
            </w:r>
          </w:p>
        </w:tc>
        <w:tc>
          <w:tcPr>
            <w:tcW w:w="4390" w:type="dxa"/>
          </w:tcPr>
          <w:p w14:paraId="6BEDAD92" w14:textId="77777777" w:rsidR="004B1EE5" w:rsidRDefault="004B1EE5" w:rsidP="00DF62C8"/>
        </w:tc>
      </w:tr>
      <w:tr w:rsidR="004B1EE5" w14:paraId="67C77B90" w14:textId="77777777" w:rsidTr="00DF62C8">
        <w:trPr>
          <w:trHeight w:val="547"/>
        </w:trPr>
        <w:tc>
          <w:tcPr>
            <w:tcW w:w="2122" w:type="dxa"/>
          </w:tcPr>
          <w:p w14:paraId="6D7DC532" w14:textId="77777777" w:rsidR="004B1EE5" w:rsidRDefault="004B1EE5" w:rsidP="00DF62C8">
            <w:r>
              <w:t>Poslovni naslov:</w:t>
            </w:r>
          </w:p>
        </w:tc>
        <w:tc>
          <w:tcPr>
            <w:tcW w:w="4390" w:type="dxa"/>
          </w:tcPr>
          <w:p w14:paraId="0D0305DB" w14:textId="77777777" w:rsidR="004B1EE5" w:rsidRDefault="004B1EE5" w:rsidP="00DF62C8"/>
          <w:p w14:paraId="48044B3F" w14:textId="77777777" w:rsidR="004B1EE5" w:rsidRDefault="004B1EE5" w:rsidP="00DF62C8"/>
        </w:tc>
      </w:tr>
    </w:tbl>
    <w:p w14:paraId="6ADC2EAF" w14:textId="77777777" w:rsidR="004B1EE5" w:rsidRDefault="004B1EE5" w:rsidP="004B1EE5"/>
    <w:p w14:paraId="1BF7D495" w14:textId="77777777" w:rsidR="004B1EE5" w:rsidRDefault="004B1EE5" w:rsidP="004B1EE5"/>
    <w:tbl>
      <w:tblPr>
        <w:tblStyle w:val="Tabelamrea"/>
        <w:tblW w:w="0" w:type="auto"/>
        <w:tblLook w:val="04A0" w:firstRow="1" w:lastRow="0" w:firstColumn="1" w:lastColumn="0" w:noHBand="0" w:noVBand="1"/>
      </w:tblPr>
      <w:tblGrid>
        <w:gridCol w:w="2122"/>
        <w:gridCol w:w="4390"/>
      </w:tblGrid>
      <w:tr w:rsidR="004B1EE5" w14:paraId="5D27A8E2" w14:textId="77777777" w:rsidTr="00DF62C8">
        <w:trPr>
          <w:trHeight w:val="442"/>
        </w:trPr>
        <w:tc>
          <w:tcPr>
            <w:tcW w:w="2122" w:type="dxa"/>
          </w:tcPr>
          <w:p w14:paraId="0DA305EA" w14:textId="77777777" w:rsidR="004B1EE5" w:rsidRDefault="004B1EE5" w:rsidP="00DF62C8">
            <w:r>
              <w:t>Naročnik:</w:t>
            </w:r>
          </w:p>
        </w:tc>
        <w:tc>
          <w:tcPr>
            <w:tcW w:w="4390" w:type="dxa"/>
          </w:tcPr>
          <w:p w14:paraId="422694CF" w14:textId="77777777" w:rsidR="004B1EE5" w:rsidRDefault="00A653D9" w:rsidP="00DF62C8">
            <w:r>
              <w:t>Kočevski les d.o.o.</w:t>
            </w:r>
          </w:p>
        </w:tc>
      </w:tr>
      <w:tr w:rsidR="004B1EE5" w14:paraId="7B8B0EA4" w14:textId="77777777" w:rsidTr="00DF62C8">
        <w:trPr>
          <w:trHeight w:val="547"/>
        </w:trPr>
        <w:tc>
          <w:tcPr>
            <w:tcW w:w="2122" w:type="dxa"/>
          </w:tcPr>
          <w:p w14:paraId="5586BE37" w14:textId="77777777" w:rsidR="004B1EE5" w:rsidRDefault="004B1EE5" w:rsidP="00DF62C8">
            <w:r>
              <w:t>Poslovni naslov:</w:t>
            </w:r>
          </w:p>
        </w:tc>
        <w:tc>
          <w:tcPr>
            <w:tcW w:w="4390" w:type="dxa"/>
          </w:tcPr>
          <w:p w14:paraId="2D3C3533" w14:textId="77777777" w:rsidR="004B1EE5" w:rsidRDefault="00A653D9" w:rsidP="00DF62C8">
            <w:r>
              <w:t>Trata XIV 6a</w:t>
            </w:r>
            <w:r w:rsidR="004B1EE5">
              <w:t>, 1330 Kočevje</w:t>
            </w:r>
          </w:p>
          <w:p w14:paraId="79D1AA9C" w14:textId="77777777" w:rsidR="004B1EE5" w:rsidRDefault="004B1EE5" w:rsidP="00DF62C8"/>
        </w:tc>
      </w:tr>
    </w:tbl>
    <w:p w14:paraId="20BDA00B" w14:textId="77777777" w:rsidR="004B1EE5" w:rsidRPr="00C25A8D" w:rsidRDefault="004B1EE5" w:rsidP="004B1EE5"/>
    <w:p w14:paraId="25B18038" w14:textId="77777777" w:rsidR="00DF62C8" w:rsidRDefault="00DF62C8" w:rsidP="001C0B23">
      <w:pPr>
        <w:pStyle w:val="Odstavekseznama"/>
        <w:numPr>
          <w:ilvl w:val="0"/>
          <w:numId w:val="6"/>
        </w:numPr>
      </w:pPr>
      <w:r>
        <w:t xml:space="preserve">Ponudnik izjavljam, da v zadnjih šestih mesecih, šteto od datuma objave javnega naročila na Portalu javnih naročil, nisem imel blokiranega računa iz razloga neporavnanih obveznosti iz naslova zakonitih preživnin, odškodnin za škodo nastalo zaradi porušenega zdravja, odškodnin zaradi izgube delovne zmožnosti, odškodnin zaradi smrti preživljavca, davčnega dolga ali stroškov prisilne izterjave, sodnih sklepov o izvršbi ali iz naslova </w:t>
      </w:r>
      <w:proofErr w:type="spellStart"/>
      <w:r>
        <w:t>izvršnice</w:t>
      </w:r>
      <w:proofErr w:type="spellEnd"/>
      <w:r>
        <w:t xml:space="preserve"> za več kot deset dni</w:t>
      </w:r>
      <w:r>
        <w:rPr>
          <w:rStyle w:val="Sprotnaopomba-sklic"/>
        </w:rPr>
        <w:footnoteReference w:id="18"/>
      </w:r>
      <w:r>
        <w:t>.</w:t>
      </w:r>
    </w:p>
    <w:p w14:paraId="25909CFE" w14:textId="77777777" w:rsidR="004422CD" w:rsidRDefault="004422CD" w:rsidP="004422CD">
      <w:pPr>
        <w:pStyle w:val="Odstavekseznama"/>
      </w:pPr>
    </w:p>
    <w:p w14:paraId="37E37C0A" w14:textId="77777777" w:rsidR="00DF62C8" w:rsidRDefault="00DF62C8" w:rsidP="001C0B23">
      <w:pPr>
        <w:pStyle w:val="Odstavekseznama"/>
        <w:numPr>
          <w:ilvl w:val="0"/>
          <w:numId w:val="6"/>
        </w:numPr>
      </w:pPr>
      <w:r>
        <w:t>Ponudnik izjavljam, da imam zagotovljene ustrezne tehnične zmogljivosti (prostori, vozila, računalniška in vsa ostala tehnična oprema) za kvalitetno izvedbo naročila, skladno z zahtevami razpisa, pravili stroke ter določili predpisov in standardov s področja predmeta javnega naročila in sem usposobljen ter imam</w:t>
      </w:r>
      <w:r w:rsidR="00C0328C">
        <w:t xml:space="preserve"> </w:t>
      </w:r>
      <w:r>
        <w:t>zagotovljene pogoje za elektronsko poslovanje in komuniciranje.</w:t>
      </w:r>
    </w:p>
    <w:p w14:paraId="2D1A5537" w14:textId="77777777" w:rsidR="004422CD" w:rsidRDefault="004422CD" w:rsidP="004422CD"/>
    <w:p w14:paraId="6643E0B1" w14:textId="2ECC7DFD" w:rsidR="00DF62C8" w:rsidRDefault="00DF62C8" w:rsidP="001C0B23">
      <w:pPr>
        <w:pStyle w:val="Odstavekseznama"/>
        <w:numPr>
          <w:ilvl w:val="0"/>
          <w:numId w:val="6"/>
        </w:numPr>
      </w:pPr>
      <w:r>
        <w:t xml:space="preserve">Ponudnik izjavljam, da za </w:t>
      </w:r>
      <w:r w:rsidR="00633E90">
        <w:t xml:space="preserve">SEČNJA, SPRAVILO, ŽAGANJE IN TRANSPORT LESA NA OBMOČJU GOZDOV V LASTI OBČINE KOČEVJE </w:t>
      </w:r>
      <w:r w:rsidR="00155EFA">
        <w:t>2023-2025</w:t>
      </w:r>
      <w:r>
        <w:t>, ki so predmet javnega naročila, razpolagam z najmanj tehnično opremo</w:t>
      </w:r>
      <w:r w:rsidR="004422CD">
        <w:t>, kot je zahtevana v razpisni dokumentaciji</w:t>
      </w:r>
      <w:r w:rsidR="0061677D">
        <w:rPr>
          <w:rStyle w:val="Sprotnaopomba-sklic"/>
        </w:rPr>
        <w:footnoteReference w:id="19"/>
      </w:r>
      <w:r w:rsidR="00CE37E4">
        <w:t>.</w:t>
      </w:r>
    </w:p>
    <w:p w14:paraId="550FCB9A" w14:textId="77777777" w:rsidR="00114320" w:rsidRDefault="00114320" w:rsidP="00114320">
      <w:pPr>
        <w:pStyle w:val="m-5529823528157268999msolistparagraph"/>
        <w:shd w:val="clear" w:color="auto" w:fill="FFFFFF"/>
        <w:spacing w:before="0" w:beforeAutospacing="0" w:after="0" w:afterAutospacing="0"/>
        <w:ind w:left="720"/>
        <w:rPr>
          <w:color w:val="1F497D"/>
          <w:sz w:val="14"/>
          <w:szCs w:val="14"/>
        </w:rPr>
      </w:pPr>
    </w:p>
    <w:p w14:paraId="5A02C2F6" w14:textId="77777777" w:rsidR="007912D3" w:rsidRDefault="007912D3" w:rsidP="001C0B23">
      <w:pPr>
        <w:pStyle w:val="Odstavekseznama"/>
        <w:numPr>
          <w:ilvl w:val="0"/>
          <w:numId w:val="6"/>
        </w:numPr>
      </w:pPr>
      <w:r>
        <w:t xml:space="preserve">Ponudnik </w:t>
      </w:r>
      <w:r w:rsidR="00EF0398">
        <w:t>izjavljam, da bom zagotavljal</w:t>
      </w:r>
      <w:r>
        <w:t xml:space="preserve"> kadrovske zmogljivosti, tako da bo</w:t>
      </w:r>
      <w:r w:rsidR="00EF0398">
        <w:t>m</w:t>
      </w:r>
      <w:r>
        <w:t xml:space="preserve"> lahko zagotavljal izvedbo naročila v skladu z vsemi zahtevami naročnika in ves čas trajanja okvirnega sporazuma.</w:t>
      </w:r>
    </w:p>
    <w:p w14:paraId="36FE4669" w14:textId="77777777" w:rsidR="007912D3" w:rsidRDefault="007912D3" w:rsidP="007912D3"/>
    <w:p w14:paraId="53E00B53" w14:textId="77777777" w:rsidR="007912D3" w:rsidRDefault="007912D3" w:rsidP="001C0B23">
      <w:pPr>
        <w:pStyle w:val="Odstavekseznama"/>
        <w:numPr>
          <w:ilvl w:val="0"/>
          <w:numId w:val="6"/>
        </w:numPr>
      </w:pPr>
      <w:r>
        <w:t xml:space="preserve">Ponudnik </w:t>
      </w:r>
      <w:r w:rsidR="00EF0398">
        <w:t>izjavljam, da bom</w:t>
      </w:r>
      <w:r>
        <w:t xml:space="preserve"> ob podpisu okvirnega sporazuma ime</w:t>
      </w:r>
      <w:r w:rsidR="00EF0398">
        <w:t>l</w:t>
      </w:r>
      <w:r>
        <w:t xml:space="preserve"> sklenjeno avtomobilsko zavarovanje za vozila s katerimi bo izvajal storitev</w:t>
      </w:r>
      <w:r w:rsidR="004422CD">
        <w:t xml:space="preserve"> in za katera se to zahteva skladno s splošno zakonodajo</w:t>
      </w:r>
      <w:r>
        <w:t xml:space="preserve">, ki je predmet javnega naročila. </w:t>
      </w:r>
    </w:p>
    <w:p w14:paraId="551F5F8B" w14:textId="77777777" w:rsidR="004422CD" w:rsidRDefault="004422CD" w:rsidP="004422CD">
      <w:pPr>
        <w:pStyle w:val="Odstavekseznama"/>
      </w:pPr>
    </w:p>
    <w:p w14:paraId="2FA14305" w14:textId="77777777" w:rsidR="004422CD" w:rsidRDefault="004422CD" w:rsidP="004422CD">
      <w:pPr>
        <w:pStyle w:val="Odstavekseznama"/>
      </w:pPr>
    </w:p>
    <w:p w14:paraId="5894E364" w14:textId="77777777" w:rsidR="004422CD" w:rsidRDefault="004422CD" w:rsidP="004422CD">
      <w:pPr>
        <w:pStyle w:val="Odstavekseznama"/>
      </w:pPr>
    </w:p>
    <w:p w14:paraId="62E46598" w14:textId="77777777" w:rsidR="004422CD" w:rsidRDefault="004422CD" w:rsidP="004422CD">
      <w:pPr>
        <w:pStyle w:val="Odstavekseznama"/>
      </w:pPr>
    </w:p>
    <w:p w14:paraId="6F1A5221" w14:textId="77777777" w:rsidR="004422CD" w:rsidRDefault="004422CD" w:rsidP="004422CD">
      <w:pPr>
        <w:pStyle w:val="Odstavekseznama"/>
      </w:pPr>
    </w:p>
    <w:p w14:paraId="5FCDBAFD" w14:textId="77777777" w:rsidR="004422CD" w:rsidRDefault="004422CD" w:rsidP="004422CD">
      <w:pPr>
        <w:pStyle w:val="Odstavekseznama"/>
      </w:pPr>
    </w:p>
    <w:p w14:paraId="728B779D" w14:textId="77777777" w:rsidR="004422CD" w:rsidRDefault="004422CD" w:rsidP="004422CD">
      <w:pPr>
        <w:pStyle w:val="Odstavekseznama"/>
      </w:pPr>
    </w:p>
    <w:p w14:paraId="6B78BDF7" w14:textId="77777777" w:rsidR="004422CD" w:rsidRDefault="004422CD" w:rsidP="004422CD">
      <w:pPr>
        <w:pStyle w:val="Odstavekseznama"/>
      </w:pPr>
    </w:p>
    <w:p w14:paraId="121C975B" w14:textId="77777777" w:rsidR="004422CD" w:rsidRDefault="004422CD" w:rsidP="004422CD">
      <w:pPr>
        <w:pStyle w:val="Odstavekseznama"/>
      </w:pPr>
    </w:p>
    <w:p w14:paraId="6DE743D0" w14:textId="77777777" w:rsidR="004422CD" w:rsidRDefault="004422CD" w:rsidP="004422CD">
      <w:pPr>
        <w:pStyle w:val="Odstavekseznama"/>
      </w:pPr>
    </w:p>
    <w:p w14:paraId="5C2186E2" w14:textId="77777777" w:rsidR="004422CD" w:rsidRPr="004422CD" w:rsidRDefault="004422CD" w:rsidP="004422CD">
      <w:pPr>
        <w:rPr>
          <w:b/>
        </w:rPr>
      </w:pPr>
      <w:r w:rsidRPr="004422CD">
        <w:rPr>
          <w:b/>
        </w:rPr>
        <w:t>Seznam tehnične opreme, s katero razpolaga izvajalec:</w:t>
      </w:r>
    </w:p>
    <w:tbl>
      <w:tblPr>
        <w:tblStyle w:val="Tabelamrea"/>
        <w:tblW w:w="0" w:type="auto"/>
        <w:tblLook w:val="04A0" w:firstRow="1" w:lastRow="0" w:firstColumn="1" w:lastColumn="0" w:noHBand="0" w:noVBand="1"/>
      </w:tblPr>
      <w:tblGrid>
        <w:gridCol w:w="2194"/>
        <w:gridCol w:w="2195"/>
        <w:gridCol w:w="2195"/>
        <w:gridCol w:w="2195"/>
      </w:tblGrid>
      <w:tr w:rsidR="004422CD" w14:paraId="04DEE2ED" w14:textId="77777777" w:rsidTr="004422CD">
        <w:tc>
          <w:tcPr>
            <w:tcW w:w="2194" w:type="dxa"/>
          </w:tcPr>
          <w:p w14:paraId="0D4083EA" w14:textId="77777777" w:rsidR="004422CD" w:rsidRDefault="004422CD" w:rsidP="004422CD">
            <w:pPr>
              <w:jc w:val="left"/>
            </w:pPr>
            <w:r>
              <w:t>Naziv tehnične opreme</w:t>
            </w:r>
          </w:p>
        </w:tc>
        <w:tc>
          <w:tcPr>
            <w:tcW w:w="2195" w:type="dxa"/>
          </w:tcPr>
          <w:p w14:paraId="7F116C7D" w14:textId="77777777" w:rsidR="004422CD" w:rsidRDefault="004422CD" w:rsidP="004422CD">
            <w:r>
              <w:t>Komercialna oznaka</w:t>
            </w:r>
          </w:p>
        </w:tc>
        <w:tc>
          <w:tcPr>
            <w:tcW w:w="2195" w:type="dxa"/>
          </w:tcPr>
          <w:p w14:paraId="5A7BF85C" w14:textId="77777777" w:rsidR="004422CD" w:rsidRDefault="004422CD" w:rsidP="004422CD">
            <w:r>
              <w:t>Reg. označba, ident. št.</w:t>
            </w:r>
            <w:r>
              <w:rPr>
                <w:rStyle w:val="Sprotnaopomba-sklic"/>
              </w:rPr>
              <w:footnoteReference w:id="20"/>
            </w:r>
            <w:r>
              <w:t xml:space="preserve"> </w:t>
            </w:r>
          </w:p>
        </w:tc>
        <w:tc>
          <w:tcPr>
            <w:tcW w:w="2195" w:type="dxa"/>
          </w:tcPr>
          <w:p w14:paraId="60F3D27D" w14:textId="77777777" w:rsidR="004422CD" w:rsidRDefault="004422CD" w:rsidP="004422CD">
            <w:r>
              <w:t>Dodaten opis</w:t>
            </w:r>
            <w:r>
              <w:rPr>
                <w:rStyle w:val="Sprotnaopomba-sklic"/>
              </w:rPr>
              <w:footnoteReference w:id="21"/>
            </w:r>
          </w:p>
        </w:tc>
      </w:tr>
      <w:tr w:rsidR="004422CD" w14:paraId="41434574" w14:textId="77777777" w:rsidTr="004422CD">
        <w:trPr>
          <w:trHeight w:val="1134"/>
        </w:trPr>
        <w:tc>
          <w:tcPr>
            <w:tcW w:w="2194" w:type="dxa"/>
          </w:tcPr>
          <w:p w14:paraId="75B44595" w14:textId="77777777" w:rsidR="004422CD" w:rsidRDefault="004422CD" w:rsidP="004422CD"/>
        </w:tc>
        <w:tc>
          <w:tcPr>
            <w:tcW w:w="2195" w:type="dxa"/>
          </w:tcPr>
          <w:p w14:paraId="1FDE5AC5" w14:textId="77777777" w:rsidR="004422CD" w:rsidRDefault="004422CD" w:rsidP="004422CD"/>
        </w:tc>
        <w:tc>
          <w:tcPr>
            <w:tcW w:w="2195" w:type="dxa"/>
          </w:tcPr>
          <w:p w14:paraId="304CF1F0" w14:textId="77777777" w:rsidR="004422CD" w:rsidRDefault="004422CD" w:rsidP="004422CD"/>
        </w:tc>
        <w:tc>
          <w:tcPr>
            <w:tcW w:w="2195" w:type="dxa"/>
          </w:tcPr>
          <w:p w14:paraId="12EA4AC6" w14:textId="77777777" w:rsidR="004422CD" w:rsidRDefault="004422CD" w:rsidP="004422CD"/>
        </w:tc>
      </w:tr>
      <w:tr w:rsidR="004422CD" w14:paraId="4EE9FF3C" w14:textId="77777777" w:rsidTr="004422CD">
        <w:trPr>
          <w:trHeight w:val="1134"/>
        </w:trPr>
        <w:tc>
          <w:tcPr>
            <w:tcW w:w="2194" w:type="dxa"/>
          </w:tcPr>
          <w:p w14:paraId="4CCC3D78" w14:textId="77777777" w:rsidR="004422CD" w:rsidRDefault="004422CD" w:rsidP="004422CD"/>
        </w:tc>
        <w:tc>
          <w:tcPr>
            <w:tcW w:w="2195" w:type="dxa"/>
          </w:tcPr>
          <w:p w14:paraId="525F05A0" w14:textId="77777777" w:rsidR="004422CD" w:rsidRDefault="004422CD" w:rsidP="004422CD"/>
        </w:tc>
        <w:tc>
          <w:tcPr>
            <w:tcW w:w="2195" w:type="dxa"/>
          </w:tcPr>
          <w:p w14:paraId="2267AD95" w14:textId="77777777" w:rsidR="004422CD" w:rsidRDefault="004422CD" w:rsidP="004422CD"/>
        </w:tc>
        <w:tc>
          <w:tcPr>
            <w:tcW w:w="2195" w:type="dxa"/>
          </w:tcPr>
          <w:p w14:paraId="7E7AFA87" w14:textId="77777777" w:rsidR="004422CD" w:rsidRDefault="004422CD" w:rsidP="004422CD"/>
        </w:tc>
      </w:tr>
      <w:tr w:rsidR="004422CD" w14:paraId="6E56151E" w14:textId="77777777" w:rsidTr="004422CD">
        <w:trPr>
          <w:trHeight w:val="1134"/>
        </w:trPr>
        <w:tc>
          <w:tcPr>
            <w:tcW w:w="2194" w:type="dxa"/>
          </w:tcPr>
          <w:p w14:paraId="01F173BF" w14:textId="77777777" w:rsidR="004422CD" w:rsidRDefault="004422CD" w:rsidP="004422CD"/>
        </w:tc>
        <w:tc>
          <w:tcPr>
            <w:tcW w:w="2195" w:type="dxa"/>
          </w:tcPr>
          <w:p w14:paraId="26F21CC9" w14:textId="77777777" w:rsidR="004422CD" w:rsidRDefault="004422CD" w:rsidP="004422CD"/>
        </w:tc>
        <w:tc>
          <w:tcPr>
            <w:tcW w:w="2195" w:type="dxa"/>
          </w:tcPr>
          <w:p w14:paraId="31471FEB" w14:textId="77777777" w:rsidR="004422CD" w:rsidRDefault="004422CD" w:rsidP="004422CD"/>
        </w:tc>
        <w:tc>
          <w:tcPr>
            <w:tcW w:w="2195" w:type="dxa"/>
          </w:tcPr>
          <w:p w14:paraId="10A03D23" w14:textId="77777777" w:rsidR="004422CD" w:rsidRDefault="004422CD" w:rsidP="004422CD"/>
        </w:tc>
      </w:tr>
      <w:tr w:rsidR="004422CD" w14:paraId="3490AC0A" w14:textId="77777777" w:rsidTr="004422CD">
        <w:trPr>
          <w:trHeight w:val="1134"/>
        </w:trPr>
        <w:tc>
          <w:tcPr>
            <w:tcW w:w="2194" w:type="dxa"/>
          </w:tcPr>
          <w:p w14:paraId="777522F2" w14:textId="77777777" w:rsidR="004422CD" w:rsidRDefault="004422CD" w:rsidP="004422CD"/>
        </w:tc>
        <w:tc>
          <w:tcPr>
            <w:tcW w:w="2195" w:type="dxa"/>
          </w:tcPr>
          <w:p w14:paraId="63CA9247" w14:textId="77777777" w:rsidR="004422CD" w:rsidRDefault="004422CD" w:rsidP="004422CD"/>
        </w:tc>
        <w:tc>
          <w:tcPr>
            <w:tcW w:w="2195" w:type="dxa"/>
          </w:tcPr>
          <w:p w14:paraId="6D5A8B14" w14:textId="77777777" w:rsidR="004422CD" w:rsidRDefault="004422CD" w:rsidP="004422CD"/>
        </w:tc>
        <w:tc>
          <w:tcPr>
            <w:tcW w:w="2195" w:type="dxa"/>
          </w:tcPr>
          <w:p w14:paraId="45965D93" w14:textId="77777777" w:rsidR="004422CD" w:rsidRDefault="004422CD" w:rsidP="004422CD"/>
        </w:tc>
      </w:tr>
      <w:tr w:rsidR="004422CD" w14:paraId="02095E29" w14:textId="77777777" w:rsidTr="004422CD">
        <w:trPr>
          <w:trHeight w:val="1134"/>
        </w:trPr>
        <w:tc>
          <w:tcPr>
            <w:tcW w:w="2194" w:type="dxa"/>
          </w:tcPr>
          <w:p w14:paraId="2D24DB18" w14:textId="77777777" w:rsidR="004422CD" w:rsidRDefault="004422CD" w:rsidP="004422CD"/>
        </w:tc>
        <w:tc>
          <w:tcPr>
            <w:tcW w:w="2195" w:type="dxa"/>
          </w:tcPr>
          <w:p w14:paraId="79F5EAED" w14:textId="77777777" w:rsidR="004422CD" w:rsidRDefault="004422CD" w:rsidP="004422CD"/>
        </w:tc>
        <w:tc>
          <w:tcPr>
            <w:tcW w:w="2195" w:type="dxa"/>
          </w:tcPr>
          <w:p w14:paraId="6A4283AD" w14:textId="77777777" w:rsidR="004422CD" w:rsidRDefault="004422CD" w:rsidP="004422CD"/>
        </w:tc>
        <w:tc>
          <w:tcPr>
            <w:tcW w:w="2195" w:type="dxa"/>
          </w:tcPr>
          <w:p w14:paraId="14C26E2D" w14:textId="77777777" w:rsidR="004422CD" w:rsidRDefault="004422CD" w:rsidP="004422CD"/>
        </w:tc>
      </w:tr>
      <w:tr w:rsidR="004422CD" w14:paraId="0FA34CDA" w14:textId="77777777" w:rsidTr="004422CD">
        <w:trPr>
          <w:trHeight w:val="1134"/>
        </w:trPr>
        <w:tc>
          <w:tcPr>
            <w:tcW w:w="2194" w:type="dxa"/>
          </w:tcPr>
          <w:p w14:paraId="3C6E0C02" w14:textId="77777777" w:rsidR="004422CD" w:rsidRDefault="004422CD" w:rsidP="004422CD"/>
        </w:tc>
        <w:tc>
          <w:tcPr>
            <w:tcW w:w="2195" w:type="dxa"/>
          </w:tcPr>
          <w:p w14:paraId="64CF7CA6" w14:textId="77777777" w:rsidR="004422CD" w:rsidRDefault="004422CD" w:rsidP="004422CD"/>
        </w:tc>
        <w:tc>
          <w:tcPr>
            <w:tcW w:w="2195" w:type="dxa"/>
          </w:tcPr>
          <w:p w14:paraId="06EDC792" w14:textId="77777777" w:rsidR="004422CD" w:rsidRDefault="004422CD" w:rsidP="004422CD"/>
        </w:tc>
        <w:tc>
          <w:tcPr>
            <w:tcW w:w="2195" w:type="dxa"/>
          </w:tcPr>
          <w:p w14:paraId="6B0DE8A7" w14:textId="77777777" w:rsidR="004422CD" w:rsidRDefault="004422CD" w:rsidP="004422CD"/>
        </w:tc>
      </w:tr>
    </w:tbl>
    <w:p w14:paraId="06C7F62E" w14:textId="77777777" w:rsidR="004422CD" w:rsidRDefault="004422CD" w:rsidP="004422CD"/>
    <w:p w14:paraId="403BF1EB" w14:textId="77777777" w:rsidR="0061677D" w:rsidRDefault="004422CD">
      <w:pPr>
        <w:jc w:val="left"/>
      </w:pPr>
      <w:r>
        <w:t>Seznam kadrov, s katerimi razpolaga izvajalec</w:t>
      </w:r>
      <w:r w:rsidR="008E735C">
        <w:rPr>
          <w:rStyle w:val="Sprotnaopomba-sklic"/>
        </w:rPr>
        <w:footnoteReference w:id="22"/>
      </w:r>
      <w:r>
        <w:t>:</w:t>
      </w:r>
    </w:p>
    <w:p w14:paraId="56BC887B" w14:textId="77777777" w:rsidR="004422CD" w:rsidRDefault="004422CD">
      <w:pPr>
        <w:jc w:val="left"/>
      </w:pPr>
    </w:p>
    <w:tbl>
      <w:tblPr>
        <w:tblStyle w:val="Tabelamrea"/>
        <w:tblW w:w="0" w:type="auto"/>
        <w:tblLook w:val="04A0" w:firstRow="1" w:lastRow="0" w:firstColumn="1" w:lastColumn="0" w:noHBand="0" w:noVBand="1"/>
      </w:tblPr>
      <w:tblGrid>
        <w:gridCol w:w="2926"/>
        <w:gridCol w:w="2926"/>
        <w:gridCol w:w="2927"/>
      </w:tblGrid>
      <w:tr w:rsidR="008E735C" w:rsidRPr="008E735C" w14:paraId="438539C6" w14:textId="77777777" w:rsidTr="008E735C">
        <w:tc>
          <w:tcPr>
            <w:tcW w:w="2926" w:type="dxa"/>
          </w:tcPr>
          <w:p w14:paraId="19CCB4CC" w14:textId="77777777" w:rsidR="008E735C" w:rsidRPr="008E735C" w:rsidRDefault="008E735C">
            <w:pPr>
              <w:jc w:val="left"/>
              <w:rPr>
                <w:b/>
              </w:rPr>
            </w:pPr>
            <w:r w:rsidRPr="008E735C">
              <w:rPr>
                <w:b/>
              </w:rPr>
              <w:t>Ime in priimek</w:t>
            </w:r>
          </w:p>
        </w:tc>
        <w:tc>
          <w:tcPr>
            <w:tcW w:w="2926" w:type="dxa"/>
          </w:tcPr>
          <w:p w14:paraId="5D40AEFA" w14:textId="77777777" w:rsidR="008E735C" w:rsidRPr="008E735C" w:rsidRDefault="008E735C">
            <w:pPr>
              <w:jc w:val="left"/>
              <w:rPr>
                <w:b/>
              </w:rPr>
            </w:pPr>
            <w:r w:rsidRPr="008E735C">
              <w:rPr>
                <w:b/>
              </w:rPr>
              <w:t>Delovno mesto</w:t>
            </w:r>
          </w:p>
        </w:tc>
        <w:tc>
          <w:tcPr>
            <w:tcW w:w="2927" w:type="dxa"/>
          </w:tcPr>
          <w:p w14:paraId="1585A7DB" w14:textId="77777777" w:rsidR="008E735C" w:rsidRPr="008E735C" w:rsidRDefault="008E735C">
            <w:pPr>
              <w:jc w:val="left"/>
              <w:rPr>
                <w:b/>
              </w:rPr>
            </w:pPr>
            <w:r w:rsidRPr="008E735C">
              <w:rPr>
                <w:b/>
              </w:rPr>
              <w:t>izobrazba</w:t>
            </w:r>
          </w:p>
        </w:tc>
      </w:tr>
      <w:tr w:rsidR="008E735C" w:rsidRPr="008E735C" w14:paraId="11B18305" w14:textId="77777777" w:rsidTr="008E735C">
        <w:trPr>
          <w:trHeight w:val="1134"/>
        </w:trPr>
        <w:tc>
          <w:tcPr>
            <w:tcW w:w="2926" w:type="dxa"/>
          </w:tcPr>
          <w:p w14:paraId="69064A20" w14:textId="77777777" w:rsidR="008E735C" w:rsidRPr="008E735C" w:rsidRDefault="008E735C">
            <w:pPr>
              <w:jc w:val="left"/>
              <w:rPr>
                <w:b/>
              </w:rPr>
            </w:pPr>
          </w:p>
        </w:tc>
        <w:tc>
          <w:tcPr>
            <w:tcW w:w="2926" w:type="dxa"/>
          </w:tcPr>
          <w:p w14:paraId="3156AEBA" w14:textId="77777777" w:rsidR="008E735C" w:rsidRPr="008E735C" w:rsidRDefault="008E735C">
            <w:pPr>
              <w:jc w:val="left"/>
              <w:rPr>
                <w:b/>
              </w:rPr>
            </w:pPr>
          </w:p>
        </w:tc>
        <w:tc>
          <w:tcPr>
            <w:tcW w:w="2927" w:type="dxa"/>
          </w:tcPr>
          <w:p w14:paraId="6579EE22" w14:textId="77777777" w:rsidR="008E735C" w:rsidRPr="008E735C" w:rsidRDefault="008E735C">
            <w:pPr>
              <w:jc w:val="left"/>
              <w:rPr>
                <w:b/>
              </w:rPr>
            </w:pPr>
          </w:p>
        </w:tc>
      </w:tr>
      <w:tr w:rsidR="008E735C" w:rsidRPr="008E735C" w14:paraId="6EA343CD" w14:textId="77777777" w:rsidTr="008E735C">
        <w:trPr>
          <w:trHeight w:val="1134"/>
        </w:trPr>
        <w:tc>
          <w:tcPr>
            <w:tcW w:w="2926" w:type="dxa"/>
          </w:tcPr>
          <w:p w14:paraId="61FC032C" w14:textId="77777777" w:rsidR="008E735C" w:rsidRPr="008E735C" w:rsidRDefault="008E735C">
            <w:pPr>
              <w:jc w:val="left"/>
              <w:rPr>
                <w:b/>
              </w:rPr>
            </w:pPr>
          </w:p>
        </w:tc>
        <w:tc>
          <w:tcPr>
            <w:tcW w:w="2926" w:type="dxa"/>
          </w:tcPr>
          <w:p w14:paraId="1C129D35" w14:textId="77777777" w:rsidR="008E735C" w:rsidRPr="008E735C" w:rsidRDefault="008E735C">
            <w:pPr>
              <w:jc w:val="left"/>
              <w:rPr>
                <w:b/>
              </w:rPr>
            </w:pPr>
          </w:p>
        </w:tc>
        <w:tc>
          <w:tcPr>
            <w:tcW w:w="2927" w:type="dxa"/>
          </w:tcPr>
          <w:p w14:paraId="1125B527" w14:textId="77777777" w:rsidR="008E735C" w:rsidRPr="008E735C" w:rsidRDefault="008E735C">
            <w:pPr>
              <w:jc w:val="left"/>
              <w:rPr>
                <w:b/>
              </w:rPr>
            </w:pPr>
          </w:p>
        </w:tc>
      </w:tr>
      <w:tr w:rsidR="008E735C" w:rsidRPr="008E735C" w14:paraId="7878FEDC" w14:textId="77777777" w:rsidTr="008E735C">
        <w:trPr>
          <w:trHeight w:val="1134"/>
        </w:trPr>
        <w:tc>
          <w:tcPr>
            <w:tcW w:w="2926" w:type="dxa"/>
          </w:tcPr>
          <w:p w14:paraId="086CF6E1" w14:textId="77777777" w:rsidR="008E735C" w:rsidRPr="008E735C" w:rsidRDefault="008E735C" w:rsidP="00E3380B">
            <w:pPr>
              <w:jc w:val="left"/>
              <w:rPr>
                <w:b/>
              </w:rPr>
            </w:pPr>
          </w:p>
        </w:tc>
        <w:tc>
          <w:tcPr>
            <w:tcW w:w="2926" w:type="dxa"/>
          </w:tcPr>
          <w:p w14:paraId="5747BC53" w14:textId="77777777" w:rsidR="008E735C" w:rsidRPr="008E735C" w:rsidRDefault="008E735C" w:rsidP="00E3380B">
            <w:pPr>
              <w:jc w:val="left"/>
              <w:rPr>
                <w:b/>
              </w:rPr>
            </w:pPr>
          </w:p>
        </w:tc>
        <w:tc>
          <w:tcPr>
            <w:tcW w:w="2927" w:type="dxa"/>
          </w:tcPr>
          <w:p w14:paraId="7610AAE5" w14:textId="77777777" w:rsidR="008E735C" w:rsidRPr="008E735C" w:rsidRDefault="008E735C" w:rsidP="00E3380B">
            <w:pPr>
              <w:jc w:val="left"/>
              <w:rPr>
                <w:b/>
              </w:rPr>
            </w:pPr>
          </w:p>
        </w:tc>
      </w:tr>
      <w:tr w:rsidR="008E735C" w:rsidRPr="008E735C" w14:paraId="2286FE25" w14:textId="77777777" w:rsidTr="008E735C">
        <w:trPr>
          <w:trHeight w:val="1134"/>
        </w:trPr>
        <w:tc>
          <w:tcPr>
            <w:tcW w:w="2926" w:type="dxa"/>
          </w:tcPr>
          <w:p w14:paraId="54D63EDF" w14:textId="77777777" w:rsidR="008E735C" w:rsidRPr="008E735C" w:rsidRDefault="008E735C" w:rsidP="00E3380B">
            <w:pPr>
              <w:jc w:val="left"/>
              <w:rPr>
                <w:b/>
              </w:rPr>
            </w:pPr>
          </w:p>
        </w:tc>
        <w:tc>
          <w:tcPr>
            <w:tcW w:w="2926" w:type="dxa"/>
          </w:tcPr>
          <w:p w14:paraId="3A36E214" w14:textId="77777777" w:rsidR="008E735C" w:rsidRPr="008E735C" w:rsidRDefault="008E735C" w:rsidP="00E3380B">
            <w:pPr>
              <w:jc w:val="left"/>
              <w:rPr>
                <w:b/>
              </w:rPr>
            </w:pPr>
          </w:p>
        </w:tc>
        <w:tc>
          <w:tcPr>
            <w:tcW w:w="2927" w:type="dxa"/>
          </w:tcPr>
          <w:p w14:paraId="668BF6C6" w14:textId="77777777" w:rsidR="008E735C" w:rsidRPr="008E735C" w:rsidRDefault="008E735C" w:rsidP="00E3380B">
            <w:pPr>
              <w:jc w:val="left"/>
              <w:rPr>
                <w:b/>
              </w:rPr>
            </w:pPr>
          </w:p>
        </w:tc>
      </w:tr>
      <w:tr w:rsidR="008E735C" w:rsidRPr="008E735C" w14:paraId="0660A76C" w14:textId="77777777" w:rsidTr="008E735C">
        <w:trPr>
          <w:trHeight w:val="1134"/>
        </w:trPr>
        <w:tc>
          <w:tcPr>
            <w:tcW w:w="2926" w:type="dxa"/>
          </w:tcPr>
          <w:p w14:paraId="2FD0A0B8" w14:textId="77777777" w:rsidR="008E735C" w:rsidRPr="008E735C" w:rsidRDefault="008E735C" w:rsidP="00E3380B">
            <w:pPr>
              <w:jc w:val="left"/>
              <w:rPr>
                <w:b/>
              </w:rPr>
            </w:pPr>
          </w:p>
        </w:tc>
        <w:tc>
          <w:tcPr>
            <w:tcW w:w="2926" w:type="dxa"/>
          </w:tcPr>
          <w:p w14:paraId="71B26D0F" w14:textId="77777777" w:rsidR="008E735C" w:rsidRPr="008E735C" w:rsidRDefault="008E735C" w:rsidP="00E3380B">
            <w:pPr>
              <w:jc w:val="left"/>
              <w:rPr>
                <w:b/>
              </w:rPr>
            </w:pPr>
          </w:p>
        </w:tc>
        <w:tc>
          <w:tcPr>
            <w:tcW w:w="2927" w:type="dxa"/>
          </w:tcPr>
          <w:p w14:paraId="650EDDD2" w14:textId="77777777" w:rsidR="008E735C" w:rsidRPr="008E735C" w:rsidRDefault="008E735C" w:rsidP="00E3380B">
            <w:pPr>
              <w:jc w:val="left"/>
              <w:rPr>
                <w:b/>
              </w:rPr>
            </w:pPr>
          </w:p>
        </w:tc>
      </w:tr>
      <w:tr w:rsidR="008E735C" w:rsidRPr="008E735C" w14:paraId="7F473427" w14:textId="77777777" w:rsidTr="008E735C">
        <w:trPr>
          <w:trHeight w:val="1134"/>
        </w:trPr>
        <w:tc>
          <w:tcPr>
            <w:tcW w:w="2926" w:type="dxa"/>
          </w:tcPr>
          <w:p w14:paraId="45037D73" w14:textId="77777777" w:rsidR="008E735C" w:rsidRPr="008E735C" w:rsidRDefault="008E735C" w:rsidP="00E3380B">
            <w:pPr>
              <w:jc w:val="left"/>
              <w:rPr>
                <w:b/>
              </w:rPr>
            </w:pPr>
          </w:p>
        </w:tc>
        <w:tc>
          <w:tcPr>
            <w:tcW w:w="2926" w:type="dxa"/>
          </w:tcPr>
          <w:p w14:paraId="31F08CDB" w14:textId="77777777" w:rsidR="008E735C" w:rsidRPr="008E735C" w:rsidRDefault="008E735C" w:rsidP="00E3380B">
            <w:pPr>
              <w:jc w:val="left"/>
              <w:rPr>
                <w:b/>
              </w:rPr>
            </w:pPr>
          </w:p>
        </w:tc>
        <w:tc>
          <w:tcPr>
            <w:tcW w:w="2927" w:type="dxa"/>
          </w:tcPr>
          <w:p w14:paraId="74586C7F" w14:textId="77777777" w:rsidR="008E735C" w:rsidRPr="008E735C" w:rsidRDefault="008E735C" w:rsidP="00E3380B">
            <w:pPr>
              <w:jc w:val="left"/>
              <w:rPr>
                <w:b/>
              </w:rPr>
            </w:pPr>
          </w:p>
        </w:tc>
      </w:tr>
      <w:tr w:rsidR="008E735C" w:rsidRPr="008E735C" w14:paraId="6E3F1D1D" w14:textId="77777777" w:rsidTr="008E735C">
        <w:trPr>
          <w:trHeight w:val="1134"/>
        </w:trPr>
        <w:tc>
          <w:tcPr>
            <w:tcW w:w="2926" w:type="dxa"/>
          </w:tcPr>
          <w:p w14:paraId="69A8AB49" w14:textId="77777777" w:rsidR="008E735C" w:rsidRPr="008E735C" w:rsidRDefault="008E735C" w:rsidP="00E3380B">
            <w:pPr>
              <w:jc w:val="left"/>
              <w:rPr>
                <w:b/>
              </w:rPr>
            </w:pPr>
          </w:p>
        </w:tc>
        <w:tc>
          <w:tcPr>
            <w:tcW w:w="2926" w:type="dxa"/>
          </w:tcPr>
          <w:p w14:paraId="06BFF7C0" w14:textId="77777777" w:rsidR="008E735C" w:rsidRPr="008E735C" w:rsidRDefault="008E735C" w:rsidP="00E3380B">
            <w:pPr>
              <w:jc w:val="left"/>
              <w:rPr>
                <w:b/>
              </w:rPr>
            </w:pPr>
          </w:p>
        </w:tc>
        <w:tc>
          <w:tcPr>
            <w:tcW w:w="2927" w:type="dxa"/>
          </w:tcPr>
          <w:p w14:paraId="0D902744" w14:textId="77777777" w:rsidR="008E735C" w:rsidRPr="008E735C" w:rsidRDefault="008E735C" w:rsidP="00E3380B">
            <w:pPr>
              <w:jc w:val="left"/>
              <w:rPr>
                <w:b/>
              </w:rPr>
            </w:pPr>
          </w:p>
        </w:tc>
      </w:tr>
      <w:tr w:rsidR="008E735C" w:rsidRPr="008E735C" w14:paraId="1E87AFE3" w14:textId="77777777" w:rsidTr="008E735C">
        <w:trPr>
          <w:trHeight w:val="1134"/>
        </w:trPr>
        <w:tc>
          <w:tcPr>
            <w:tcW w:w="2926" w:type="dxa"/>
          </w:tcPr>
          <w:p w14:paraId="064CD155" w14:textId="77777777" w:rsidR="008E735C" w:rsidRPr="008E735C" w:rsidRDefault="008E735C" w:rsidP="00E3380B">
            <w:pPr>
              <w:jc w:val="left"/>
              <w:rPr>
                <w:b/>
              </w:rPr>
            </w:pPr>
          </w:p>
        </w:tc>
        <w:tc>
          <w:tcPr>
            <w:tcW w:w="2926" w:type="dxa"/>
          </w:tcPr>
          <w:p w14:paraId="4C075DA7" w14:textId="77777777" w:rsidR="008E735C" w:rsidRPr="008E735C" w:rsidRDefault="008E735C" w:rsidP="00E3380B">
            <w:pPr>
              <w:jc w:val="left"/>
              <w:rPr>
                <w:b/>
              </w:rPr>
            </w:pPr>
          </w:p>
        </w:tc>
        <w:tc>
          <w:tcPr>
            <w:tcW w:w="2927" w:type="dxa"/>
          </w:tcPr>
          <w:p w14:paraId="51A0BD36" w14:textId="77777777" w:rsidR="008E735C" w:rsidRPr="008E735C" w:rsidRDefault="008E735C" w:rsidP="00E3380B">
            <w:pPr>
              <w:jc w:val="left"/>
              <w:rPr>
                <w:b/>
              </w:rPr>
            </w:pPr>
          </w:p>
        </w:tc>
      </w:tr>
    </w:tbl>
    <w:p w14:paraId="56736730" w14:textId="77777777" w:rsidR="004422CD" w:rsidRDefault="004422CD">
      <w:pPr>
        <w:jc w:val="left"/>
      </w:pPr>
    </w:p>
    <w:p w14:paraId="244A8078" w14:textId="77777777" w:rsidR="004422CD" w:rsidRDefault="004422CD">
      <w:pPr>
        <w:jc w:val="left"/>
      </w:pPr>
    </w:p>
    <w:tbl>
      <w:tblPr>
        <w:tblStyle w:val="Tabelamrea"/>
        <w:tblW w:w="0" w:type="auto"/>
        <w:tblLook w:val="04A0" w:firstRow="1" w:lastRow="0" w:firstColumn="1" w:lastColumn="0" w:noHBand="0" w:noVBand="1"/>
      </w:tblPr>
      <w:tblGrid>
        <w:gridCol w:w="2926"/>
        <w:gridCol w:w="2926"/>
        <w:gridCol w:w="2927"/>
      </w:tblGrid>
      <w:tr w:rsidR="0061677D" w14:paraId="5087D9D8" w14:textId="77777777" w:rsidTr="00C0328C">
        <w:trPr>
          <w:trHeight w:val="680"/>
        </w:trPr>
        <w:tc>
          <w:tcPr>
            <w:tcW w:w="2926" w:type="dxa"/>
            <w:vAlign w:val="center"/>
          </w:tcPr>
          <w:p w14:paraId="592F41E0" w14:textId="77777777" w:rsidR="0061677D" w:rsidRDefault="0061677D" w:rsidP="00C0328C">
            <w:pPr>
              <w:spacing w:line="264" w:lineRule="auto"/>
              <w:rPr>
                <w:rFonts w:cs="Tahoma"/>
                <w:szCs w:val="18"/>
              </w:rPr>
            </w:pPr>
            <w:r>
              <w:rPr>
                <w:rFonts w:cs="Tahoma"/>
                <w:szCs w:val="18"/>
              </w:rPr>
              <w:t>V:</w:t>
            </w:r>
          </w:p>
        </w:tc>
        <w:tc>
          <w:tcPr>
            <w:tcW w:w="2926" w:type="dxa"/>
            <w:vAlign w:val="center"/>
          </w:tcPr>
          <w:p w14:paraId="04FF16C1" w14:textId="77777777" w:rsidR="0061677D" w:rsidRDefault="0061677D" w:rsidP="00C0328C">
            <w:pPr>
              <w:spacing w:line="264" w:lineRule="auto"/>
              <w:jc w:val="center"/>
              <w:rPr>
                <w:rFonts w:cs="Tahoma"/>
                <w:szCs w:val="18"/>
              </w:rPr>
            </w:pPr>
            <w:r>
              <w:rPr>
                <w:rFonts w:cs="Tahoma"/>
                <w:szCs w:val="18"/>
              </w:rPr>
              <w:t>Žig:</w:t>
            </w:r>
          </w:p>
        </w:tc>
        <w:tc>
          <w:tcPr>
            <w:tcW w:w="2927" w:type="dxa"/>
            <w:vAlign w:val="center"/>
          </w:tcPr>
          <w:p w14:paraId="49189E90" w14:textId="77777777" w:rsidR="0061677D" w:rsidRDefault="0061677D" w:rsidP="00C0328C">
            <w:pPr>
              <w:spacing w:line="264" w:lineRule="auto"/>
              <w:jc w:val="center"/>
              <w:rPr>
                <w:rFonts w:cs="Tahoma"/>
                <w:szCs w:val="18"/>
              </w:rPr>
            </w:pPr>
            <w:r>
              <w:rPr>
                <w:rFonts w:cs="Tahoma"/>
                <w:szCs w:val="18"/>
              </w:rPr>
              <w:t>Podpis pooblaščene osebe:</w:t>
            </w:r>
          </w:p>
        </w:tc>
      </w:tr>
      <w:tr w:rsidR="0061677D" w14:paraId="3DB42395" w14:textId="77777777" w:rsidTr="00C0328C">
        <w:trPr>
          <w:trHeight w:val="680"/>
        </w:trPr>
        <w:tc>
          <w:tcPr>
            <w:tcW w:w="2926" w:type="dxa"/>
            <w:vAlign w:val="center"/>
          </w:tcPr>
          <w:p w14:paraId="06BD2404" w14:textId="77777777" w:rsidR="0061677D" w:rsidRDefault="0061677D" w:rsidP="00C0328C">
            <w:pPr>
              <w:spacing w:line="264" w:lineRule="auto"/>
              <w:rPr>
                <w:rFonts w:cs="Tahoma"/>
                <w:szCs w:val="18"/>
              </w:rPr>
            </w:pPr>
            <w:r>
              <w:rPr>
                <w:rFonts w:cs="Tahoma"/>
                <w:szCs w:val="18"/>
              </w:rPr>
              <w:t>Dne:</w:t>
            </w:r>
          </w:p>
        </w:tc>
        <w:tc>
          <w:tcPr>
            <w:tcW w:w="2926" w:type="dxa"/>
            <w:vAlign w:val="center"/>
          </w:tcPr>
          <w:p w14:paraId="211B5A30" w14:textId="77777777" w:rsidR="0061677D" w:rsidRDefault="0061677D" w:rsidP="00C0328C">
            <w:pPr>
              <w:spacing w:line="264" w:lineRule="auto"/>
              <w:jc w:val="center"/>
              <w:rPr>
                <w:rFonts w:cs="Tahoma"/>
                <w:szCs w:val="18"/>
              </w:rPr>
            </w:pPr>
          </w:p>
        </w:tc>
        <w:tc>
          <w:tcPr>
            <w:tcW w:w="2927" w:type="dxa"/>
            <w:vAlign w:val="center"/>
          </w:tcPr>
          <w:p w14:paraId="315FA7C6" w14:textId="77777777" w:rsidR="0061677D" w:rsidRDefault="0061677D" w:rsidP="00C0328C">
            <w:pPr>
              <w:spacing w:line="264" w:lineRule="auto"/>
              <w:jc w:val="center"/>
              <w:rPr>
                <w:rFonts w:cs="Tahoma"/>
                <w:szCs w:val="18"/>
              </w:rPr>
            </w:pPr>
          </w:p>
        </w:tc>
      </w:tr>
    </w:tbl>
    <w:p w14:paraId="42C5DE00" w14:textId="77777777" w:rsidR="004B1EE5" w:rsidRDefault="004B1EE5">
      <w:pPr>
        <w:jc w:val="left"/>
      </w:pPr>
      <w:r>
        <w:br w:type="page"/>
      </w:r>
    </w:p>
    <w:p w14:paraId="3BE27BCB" w14:textId="77777777" w:rsidR="004B1EE5" w:rsidRPr="004B1EE5" w:rsidRDefault="004B1EE5" w:rsidP="004B1EE5"/>
    <w:p w14:paraId="7AB3F3C2" w14:textId="77777777" w:rsidR="004B1EE5" w:rsidRDefault="004B1EE5" w:rsidP="004B1EE5">
      <w:pPr>
        <w:pStyle w:val="Naslov2"/>
      </w:pPr>
      <w:bookmarkStart w:id="24" w:name="_Toc127122015"/>
      <w:r>
        <w:t xml:space="preserve">Obrazec št. </w:t>
      </w:r>
      <w:r w:rsidR="00DC3A97">
        <w:t>1</w:t>
      </w:r>
      <w:r w:rsidR="00EF0398">
        <w:t>1</w:t>
      </w:r>
      <w:r>
        <w:t xml:space="preserve"> - </w:t>
      </w:r>
      <w:r w:rsidRPr="004B1EE5">
        <w:t xml:space="preserve">Seznam referenc </w:t>
      </w:r>
      <w:r w:rsidR="0061677D">
        <w:t>ponudnika</w:t>
      </w:r>
      <w:bookmarkEnd w:id="24"/>
    </w:p>
    <w:p w14:paraId="649B5196" w14:textId="77777777" w:rsidR="004B1EE5" w:rsidRDefault="004B1EE5" w:rsidP="004B1EE5"/>
    <w:p w14:paraId="3595C7ED" w14:textId="7FA89051" w:rsidR="004B1EE5" w:rsidRDefault="004B1EE5" w:rsidP="004B1EE5">
      <w:pPr>
        <w:spacing w:line="264" w:lineRule="auto"/>
        <w:jc w:val="center"/>
        <w:rPr>
          <w:rFonts w:cs="Tahoma"/>
          <w:szCs w:val="18"/>
        </w:rPr>
      </w:pPr>
      <w:r>
        <w:rPr>
          <w:rFonts w:cs="Tahoma"/>
          <w:szCs w:val="18"/>
        </w:rPr>
        <w:t xml:space="preserve">JAVNO NAROČILO </w:t>
      </w:r>
      <w:r w:rsidR="00633E90">
        <w:rPr>
          <w:rFonts w:cs="Tahoma"/>
          <w:szCs w:val="18"/>
        </w:rPr>
        <w:t xml:space="preserve">SEČNJA, SPRAVILO, ŽAGANJE IN TRANSPORT LESA NA OBMOČJU GOZDOV V LASTI OBČINE KOČEVJE </w:t>
      </w:r>
      <w:r w:rsidR="00155EFA">
        <w:rPr>
          <w:rFonts w:cs="Tahoma"/>
          <w:szCs w:val="18"/>
        </w:rPr>
        <w:t>2023-2025</w:t>
      </w:r>
      <w:r w:rsidR="007912D3">
        <w:rPr>
          <w:rFonts w:cs="Tahoma"/>
          <w:szCs w:val="18"/>
        </w:rPr>
        <w:t xml:space="preserve"> </w:t>
      </w:r>
    </w:p>
    <w:p w14:paraId="4E23A02B" w14:textId="77777777" w:rsidR="004B1EE5" w:rsidRDefault="004B1EE5" w:rsidP="004B1EE5">
      <w:pPr>
        <w:spacing w:line="264" w:lineRule="auto"/>
        <w:rPr>
          <w:rFonts w:cs="Tahoma"/>
          <w:szCs w:val="18"/>
        </w:rPr>
      </w:pPr>
    </w:p>
    <w:tbl>
      <w:tblPr>
        <w:tblStyle w:val="Tabelamrea"/>
        <w:tblW w:w="0" w:type="auto"/>
        <w:tblLook w:val="04A0" w:firstRow="1" w:lastRow="0" w:firstColumn="1" w:lastColumn="0" w:noHBand="0" w:noVBand="1"/>
      </w:tblPr>
      <w:tblGrid>
        <w:gridCol w:w="2122"/>
        <w:gridCol w:w="4390"/>
      </w:tblGrid>
      <w:tr w:rsidR="004B1EE5" w14:paraId="34CA6091" w14:textId="77777777" w:rsidTr="00DF62C8">
        <w:trPr>
          <w:trHeight w:val="442"/>
        </w:trPr>
        <w:tc>
          <w:tcPr>
            <w:tcW w:w="2122" w:type="dxa"/>
          </w:tcPr>
          <w:p w14:paraId="47C47FFE" w14:textId="77777777" w:rsidR="004B1EE5" w:rsidRDefault="004B1EE5" w:rsidP="00DF62C8">
            <w:r>
              <w:t>Ponudnik:</w:t>
            </w:r>
          </w:p>
        </w:tc>
        <w:tc>
          <w:tcPr>
            <w:tcW w:w="4390" w:type="dxa"/>
          </w:tcPr>
          <w:p w14:paraId="586EFC1A" w14:textId="77777777" w:rsidR="004B1EE5" w:rsidRDefault="004B1EE5" w:rsidP="00DF62C8"/>
        </w:tc>
      </w:tr>
      <w:tr w:rsidR="004B1EE5" w14:paraId="5DD51117" w14:textId="77777777" w:rsidTr="00DF62C8">
        <w:trPr>
          <w:trHeight w:val="547"/>
        </w:trPr>
        <w:tc>
          <w:tcPr>
            <w:tcW w:w="2122" w:type="dxa"/>
          </w:tcPr>
          <w:p w14:paraId="52E75C76" w14:textId="77777777" w:rsidR="004B1EE5" w:rsidRDefault="004B1EE5" w:rsidP="00DF62C8">
            <w:r>
              <w:t>Poslovni naslov:</w:t>
            </w:r>
          </w:p>
        </w:tc>
        <w:tc>
          <w:tcPr>
            <w:tcW w:w="4390" w:type="dxa"/>
          </w:tcPr>
          <w:p w14:paraId="10D30724" w14:textId="77777777" w:rsidR="004B1EE5" w:rsidRDefault="004B1EE5" w:rsidP="00DF62C8"/>
          <w:p w14:paraId="0AC5B59D" w14:textId="77777777" w:rsidR="004B1EE5" w:rsidRDefault="004B1EE5" w:rsidP="00DF62C8"/>
        </w:tc>
      </w:tr>
    </w:tbl>
    <w:p w14:paraId="04B1DE3F" w14:textId="77777777" w:rsidR="004B1EE5" w:rsidRDefault="004B1EE5" w:rsidP="004B1EE5"/>
    <w:tbl>
      <w:tblPr>
        <w:tblStyle w:val="Tabelamrea"/>
        <w:tblW w:w="0" w:type="auto"/>
        <w:tblLook w:val="04A0" w:firstRow="1" w:lastRow="0" w:firstColumn="1" w:lastColumn="0" w:noHBand="0" w:noVBand="1"/>
      </w:tblPr>
      <w:tblGrid>
        <w:gridCol w:w="2122"/>
        <w:gridCol w:w="4390"/>
      </w:tblGrid>
      <w:tr w:rsidR="004B1EE5" w14:paraId="4D524656" w14:textId="77777777" w:rsidTr="00DF62C8">
        <w:trPr>
          <w:trHeight w:val="442"/>
        </w:trPr>
        <w:tc>
          <w:tcPr>
            <w:tcW w:w="2122" w:type="dxa"/>
          </w:tcPr>
          <w:p w14:paraId="36A7B78E" w14:textId="77777777" w:rsidR="004B1EE5" w:rsidRDefault="004B1EE5" w:rsidP="00DF62C8">
            <w:r>
              <w:t>Naročnik:</w:t>
            </w:r>
          </w:p>
        </w:tc>
        <w:tc>
          <w:tcPr>
            <w:tcW w:w="4390" w:type="dxa"/>
          </w:tcPr>
          <w:p w14:paraId="5B39A3EB" w14:textId="77777777" w:rsidR="004B1EE5" w:rsidRDefault="00A653D9" w:rsidP="00DF62C8">
            <w:r>
              <w:t>Kočevski les d.o.o.</w:t>
            </w:r>
          </w:p>
        </w:tc>
      </w:tr>
      <w:tr w:rsidR="004B1EE5" w14:paraId="6799F4A2" w14:textId="77777777" w:rsidTr="00DF62C8">
        <w:trPr>
          <w:trHeight w:val="547"/>
        </w:trPr>
        <w:tc>
          <w:tcPr>
            <w:tcW w:w="2122" w:type="dxa"/>
          </w:tcPr>
          <w:p w14:paraId="68613485" w14:textId="77777777" w:rsidR="004B1EE5" w:rsidRDefault="004B1EE5" w:rsidP="00DF62C8">
            <w:r>
              <w:t>Poslovni naslov:</w:t>
            </w:r>
          </w:p>
        </w:tc>
        <w:tc>
          <w:tcPr>
            <w:tcW w:w="4390" w:type="dxa"/>
          </w:tcPr>
          <w:p w14:paraId="7428C601" w14:textId="77777777" w:rsidR="004B1EE5" w:rsidRDefault="00A653D9" w:rsidP="00DF62C8">
            <w:r>
              <w:t>Trata XIV 6a</w:t>
            </w:r>
            <w:r w:rsidR="004B1EE5">
              <w:t>, 1330 Kočevje</w:t>
            </w:r>
          </w:p>
          <w:p w14:paraId="5B40FF96" w14:textId="77777777" w:rsidR="004B1EE5" w:rsidRDefault="004B1EE5" w:rsidP="00DF62C8"/>
        </w:tc>
      </w:tr>
    </w:tbl>
    <w:p w14:paraId="184ACE36" w14:textId="77777777" w:rsidR="0061677D" w:rsidRDefault="0061677D" w:rsidP="0061677D"/>
    <w:p w14:paraId="08D59B8D" w14:textId="733F9585" w:rsidR="00EF0398" w:rsidRDefault="0061677D" w:rsidP="00EF0398">
      <w:r>
        <w:t xml:space="preserve">Ponudnik izjavljam, da </w:t>
      </w:r>
      <w:r w:rsidR="00EF0398">
        <w:t>sem v vsakem od koledarskih let 201</w:t>
      </w:r>
      <w:r w:rsidR="004422CD">
        <w:t>8</w:t>
      </w:r>
      <w:r w:rsidR="00EB0EC9">
        <w:t xml:space="preserve">, 2019 in 2020 </w:t>
      </w:r>
      <w:r w:rsidR="00EF0398">
        <w:t xml:space="preserve">izvedel </w:t>
      </w:r>
      <w:r w:rsidR="004422CD">
        <w:t>naslednje storitve</w:t>
      </w:r>
      <w:r w:rsidR="00EF0398">
        <w:t xml:space="preserve"> za naročnika referenčnega dela</w:t>
      </w:r>
      <w:r w:rsidR="00EF0398">
        <w:rPr>
          <w:rStyle w:val="Sprotnaopomba-sklic"/>
        </w:rPr>
        <w:footnoteReference w:id="23"/>
      </w:r>
      <w:r w:rsidR="00EF0398">
        <w:t xml:space="preserve">. </w:t>
      </w:r>
    </w:p>
    <w:p w14:paraId="460C24CF" w14:textId="77777777" w:rsidR="0061677D" w:rsidRDefault="0061677D" w:rsidP="00EF0398"/>
    <w:tbl>
      <w:tblPr>
        <w:tblStyle w:val="Tabelamrea"/>
        <w:tblW w:w="0" w:type="auto"/>
        <w:tblLook w:val="04A0" w:firstRow="1" w:lastRow="0" w:firstColumn="1" w:lastColumn="0" w:noHBand="0" w:noVBand="1"/>
      </w:tblPr>
      <w:tblGrid>
        <w:gridCol w:w="2194"/>
        <w:gridCol w:w="2195"/>
        <w:gridCol w:w="2195"/>
        <w:gridCol w:w="2195"/>
      </w:tblGrid>
      <w:tr w:rsidR="00DC3A97" w14:paraId="31A4D011" w14:textId="77777777" w:rsidTr="00DC3A97">
        <w:trPr>
          <w:trHeight w:val="680"/>
        </w:trPr>
        <w:tc>
          <w:tcPr>
            <w:tcW w:w="2194" w:type="dxa"/>
            <w:vAlign w:val="center"/>
          </w:tcPr>
          <w:p w14:paraId="5AECF210" w14:textId="77777777" w:rsidR="00DC3A97" w:rsidRPr="00DC3A97" w:rsidRDefault="00DC3A97" w:rsidP="00DC3A97">
            <w:pPr>
              <w:jc w:val="center"/>
              <w:rPr>
                <w:b/>
              </w:rPr>
            </w:pPr>
            <w:r w:rsidRPr="00DC3A97">
              <w:rPr>
                <w:b/>
              </w:rPr>
              <w:t>Naročnik</w:t>
            </w:r>
          </w:p>
        </w:tc>
        <w:tc>
          <w:tcPr>
            <w:tcW w:w="2195" w:type="dxa"/>
            <w:vAlign w:val="center"/>
          </w:tcPr>
          <w:p w14:paraId="4F0F39FC" w14:textId="77777777" w:rsidR="00DC3A97" w:rsidRPr="00DC3A97" w:rsidRDefault="00DC3A97" w:rsidP="00DC3A97">
            <w:pPr>
              <w:jc w:val="center"/>
              <w:rPr>
                <w:b/>
              </w:rPr>
            </w:pPr>
            <w:r w:rsidRPr="00DC3A97">
              <w:rPr>
                <w:b/>
              </w:rPr>
              <w:t>Vrsta storitve</w:t>
            </w:r>
          </w:p>
        </w:tc>
        <w:tc>
          <w:tcPr>
            <w:tcW w:w="2195" w:type="dxa"/>
            <w:vAlign w:val="center"/>
          </w:tcPr>
          <w:p w14:paraId="16306126" w14:textId="77777777" w:rsidR="00DC3A97" w:rsidRPr="00DC3A97" w:rsidRDefault="00DC3A97" w:rsidP="00DC3A97">
            <w:pPr>
              <w:jc w:val="center"/>
              <w:rPr>
                <w:b/>
              </w:rPr>
            </w:pPr>
            <w:r w:rsidRPr="00DC3A97">
              <w:rPr>
                <w:b/>
              </w:rPr>
              <w:t>Leto izvajanja storitve</w:t>
            </w:r>
          </w:p>
        </w:tc>
        <w:tc>
          <w:tcPr>
            <w:tcW w:w="2195" w:type="dxa"/>
            <w:vAlign w:val="center"/>
          </w:tcPr>
          <w:p w14:paraId="590BB829" w14:textId="77777777" w:rsidR="00DC3A97" w:rsidRPr="00DC3A97" w:rsidRDefault="00EF0398" w:rsidP="00DC3A97">
            <w:pPr>
              <w:jc w:val="center"/>
              <w:rPr>
                <w:b/>
              </w:rPr>
            </w:pPr>
            <w:r>
              <w:rPr>
                <w:b/>
              </w:rPr>
              <w:t>V</w:t>
            </w:r>
            <w:r w:rsidR="00DC3A97" w:rsidRPr="00DC3A97">
              <w:rPr>
                <w:b/>
              </w:rPr>
              <w:t>rednost</w:t>
            </w:r>
          </w:p>
        </w:tc>
      </w:tr>
      <w:tr w:rsidR="00DC3A97" w14:paraId="64E38E60" w14:textId="77777777" w:rsidTr="00DC3A97">
        <w:trPr>
          <w:trHeight w:val="680"/>
        </w:trPr>
        <w:tc>
          <w:tcPr>
            <w:tcW w:w="2194" w:type="dxa"/>
          </w:tcPr>
          <w:p w14:paraId="1ACEE77B" w14:textId="77777777" w:rsidR="00DC3A97" w:rsidRDefault="00DC3A97" w:rsidP="0061677D"/>
        </w:tc>
        <w:tc>
          <w:tcPr>
            <w:tcW w:w="2195" w:type="dxa"/>
          </w:tcPr>
          <w:p w14:paraId="0E932238" w14:textId="77777777" w:rsidR="00DC3A97" w:rsidRDefault="00DC3A97" w:rsidP="0061677D"/>
        </w:tc>
        <w:tc>
          <w:tcPr>
            <w:tcW w:w="2195" w:type="dxa"/>
          </w:tcPr>
          <w:p w14:paraId="3D946B3A" w14:textId="77777777" w:rsidR="00DC3A97" w:rsidRDefault="00DC3A97" w:rsidP="0061677D"/>
        </w:tc>
        <w:tc>
          <w:tcPr>
            <w:tcW w:w="2195" w:type="dxa"/>
          </w:tcPr>
          <w:p w14:paraId="01E26258" w14:textId="77777777" w:rsidR="00DC3A97" w:rsidRDefault="00DC3A97" w:rsidP="0061677D"/>
        </w:tc>
      </w:tr>
      <w:tr w:rsidR="00DC3A97" w14:paraId="685E0EA5" w14:textId="77777777" w:rsidTr="00DC3A97">
        <w:trPr>
          <w:trHeight w:val="680"/>
        </w:trPr>
        <w:tc>
          <w:tcPr>
            <w:tcW w:w="2194" w:type="dxa"/>
          </w:tcPr>
          <w:p w14:paraId="08D9F2DD" w14:textId="77777777" w:rsidR="00DC3A97" w:rsidRDefault="00DC3A97" w:rsidP="0061677D"/>
        </w:tc>
        <w:tc>
          <w:tcPr>
            <w:tcW w:w="2195" w:type="dxa"/>
          </w:tcPr>
          <w:p w14:paraId="2C46C7AD" w14:textId="77777777" w:rsidR="00DC3A97" w:rsidRDefault="00DC3A97" w:rsidP="0061677D"/>
        </w:tc>
        <w:tc>
          <w:tcPr>
            <w:tcW w:w="2195" w:type="dxa"/>
          </w:tcPr>
          <w:p w14:paraId="326704F3" w14:textId="77777777" w:rsidR="00DC3A97" w:rsidRDefault="00DC3A97" w:rsidP="0061677D"/>
        </w:tc>
        <w:tc>
          <w:tcPr>
            <w:tcW w:w="2195" w:type="dxa"/>
          </w:tcPr>
          <w:p w14:paraId="3535B499" w14:textId="77777777" w:rsidR="00DC3A97" w:rsidRDefault="00DC3A97" w:rsidP="0061677D"/>
        </w:tc>
      </w:tr>
      <w:tr w:rsidR="00DC3A97" w14:paraId="68B785CE" w14:textId="77777777" w:rsidTr="00DC3A97">
        <w:trPr>
          <w:trHeight w:val="680"/>
        </w:trPr>
        <w:tc>
          <w:tcPr>
            <w:tcW w:w="2194" w:type="dxa"/>
          </w:tcPr>
          <w:p w14:paraId="7B64D190" w14:textId="77777777" w:rsidR="00DC3A97" w:rsidRDefault="00DC3A97" w:rsidP="0061677D"/>
        </w:tc>
        <w:tc>
          <w:tcPr>
            <w:tcW w:w="2195" w:type="dxa"/>
          </w:tcPr>
          <w:p w14:paraId="65C88AA7" w14:textId="77777777" w:rsidR="00DC3A97" w:rsidRDefault="00DC3A97" w:rsidP="0061677D"/>
        </w:tc>
        <w:tc>
          <w:tcPr>
            <w:tcW w:w="2195" w:type="dxa"/>
          </w:tcPr>
          <w:p w14:paraId="597C26EC" w14:textId="77777777" w:rsidR="00DC3A97" w:rsidRDefault="00DC3A97" w:rsidP="0061677D"/>
        </w:tc>
        <w:tc>
          <w:tcPr>
            <w:tcW w:w="2195" w:type="dxa"/>
          </w:tcPr>
          <w:p w14:paraId="0AEE080D" w14:textId="77777777" w:rsidR="00DC3A97" w:rsidRDefault="00DC3A97" w:rsidP="0061677D"/>
        </w:tc>
      </w:tr>
      <w:tr w:rsidR="00DC3A97" w14:paraId="08A4C8C7" w14:textId="77777777" w:rsidTr="00DC3A97">
        <w:trPr>
          <w:trHeight w:val="680"/>
        </w:trPr>
        <w:tc>
          <w:tcPr>
            <w:tcW w:w="2194" w:type="dxa"/>
          </w:tcPr>
          <w:p w14:paraId="63951AAF" w14:textId="77777777" w:rsidR="00DC3A97" w:rsidRDefault="00DC3A97" w:rsidP="0061677D"/>
        </w:tc>
        <w:tc>
          <w:tcPr>
            <w:tcW w:w="2195" w:type="dxa"/>
          </w:tcPr>
          <w:p w14:paraId="6A2D8629" w14:textId="77777777" w:rsidR="00DC3A97" w:rsidRDefault="00DC3A97" w:rsidP="0061677D"/>
        </w:tc>
        <w:tc>
          <w:tcPr>
            <w:tcW w:w="2195" w:type="dxa"/>
          </w:tcPr>
          <w:p w14:paraId="6F80C3E2" w14:textId="77777777" w:rsidR="00DC3A97" w:rsidRDefault="00DC3A97" w:rsidP="0061677D"/>
        </w:tc>
        <w:tc>
          <w:tcPr>
            <w:tcW w:w="2195" w:type="dxa"/>
          </w:tcPr>
          <w:p w14:paraId="39E7B202" w14:textId="77777777" w:rsidR="00DC3A97" w:rsidRDefault="00DC3A97" w:rsidP="0061677D"/>
        </w:tc>
      </w:tr>
      <w:tr w:rsidR="00FB4763" w14:paraId="111E58FA" w14:textId="77777777" w:rsidTr="00FB4763">
        <w:trPr>
          <w:trHeight w:val="680"/>
        </w:trPr>
        <w:tc>
          <w:tcPr>
            <w:tcW w:w="2194" w:type="dxa"/>
          </w:tcPr>
          <w:p w14:paraId="34B729CC" w14:textId="77777777" w:rsidR="00FB4763" w:rsidRDefault="00FB4763" w:rsidP="006C107F"/>
        </w:tc>
        <w:tc>
          <w:tcPr>
            <w:tcW w:w="2195" w:type="dxa"/>
          </w:tcPr>
          <w:p w14:paraId="71CB5717" w14:textId="77777777" w:rsidR="00FB4763" w:rsidRDefault="00FB4763" w:rsidP="006C107F"/>
        </w:tc>
        <w:tc>
          <w:tcPr>
            <w:tcW w:w="2195" w:type="dxa"/>
          </w:tcPr>
          <w:p w14:paraId="20D90159" w14:textId="77777777" w:rsidR="00FB4763" w:rsidRDefault="00FB4763" w:rsidP="006C107F"/>
        </w:tc>
        <w:tc>
          <w:tcPr>
            <w:tcW w:w="2195" w:type="dxa"/>
          </w:tcPr>
          <w:p w14:paraId="40156DB4" w14:textId="77777777" w:rsidR="00FB4763" w:rsidRDefault="00FB4763" w:rsidP="006C107F"/>
        </w:tc>
      </w:tr>
      <w:tr w:rsidR="00FB4763" w14:paraId="6A75308A" w14:textId="77777777" w:rsidTr="00FB4763">
        <w:trPr>
          <w:trHeight w:val="680"/>
        </w:trPr>
        <w:tc>
          <w:tcPr>
            <w:tcW w:w="2194" w:type="dxa"/>
          </w:tcPr>
          <w:p w14:paraId="54482657" w14:textId="77777777" w:rsidR="00FB4763" w:rsidRDefault="00FB4763" w:rsidP="006C107F"/>
        </w:tc>
        <w:tc>
          <w:tcPr>
            <w:tcW w:w="2195" w:type="dxa"/>
          </w:tcPr>
          <w:p w14:paraId="6EF3C84C" w14:textId="77777777" w:rsidR="00FB4763" w:rsidRDefault="00FB4763" w:rsidP="006C107F"/>
        </w:tc>
        <w:tc>
          <w:tcPr>
            <w:tcW w:w="2195" w:type="dxa"/>
          </w:tcPr>
          <w:p w14:paraId="1957ECA5" w14:textId="77777777" w:rsidR="00FB4763" w:rsidRDefault="00FB4763" w:rsidP="006C107F"/>
        </w:tc>
        <w:tc>
          <w:tcPr>
            <w:tcW w:w="2195" w:type="dxa"/>
          </w:tcPr>
          <w:p w14:paraId="5D1E321B" w14:textId="77777777" w:rsidR="00FB4763" w:rsidRDefault="00FB4763" w:rsidP="006C107F"/>
        </w:tc>
      </w:tr>
    </w:tbl>
    <w:p w14:paraId="2CD40C34" w14:textId="77777777" w:rsidR="0061677D" w:rsidRDefault="0061677D" w:rsidP="0061677D"/>
    <w:p w14:paraId="5DE4FA36" w14:textId="77777777" w:rsidR="00FB4763" w:rsidRDefault="00FB4763" w:rsidP="0061677D"/>
    <w:tbl>
      <w:tblPr>
        <w:tblStyle w:val="Tabelamrea"/>
        <w:tblW w:w="0" w:type="auto"/>
        <w:tblLook w:val="04A0" w:firstRow="1" w:lastRow="0" w:firstColumn="1" w:lastColumn="0" w:noHBand="0" w:noVBand="1"/>
      </w:tblPr>
      <w:tblGrid>
        <w:gridCol w:w="2926"/>
        <w:gridCol w:w="2926"/>
        <w:gridCol w:w="2927"/>
      </w:tblGrid>
      <w:tr w:rsidR="00BE464A" w14:paraId="27CBF344" w14:textId="77777777" w:rsidTr="00C0328C">
        <w:trPr>
          <w:trHeight w:val="680"/>
        </w:trPr>
        <w:tc>
          <w:tcPr>
            <w:tcW w:w="2926" w:type="dxa"/>
            <w:vAlign w:val="center"/>
          </w:tcPr>
          <w:p w14:paraId="345FC2DC" w14:textId="77777777" w:rsidR="00BE464A" w:rsidRDefault="00BE464A" w:rsidP="00C0328C">
            <w:pPr>
              <w:spacing w:line="264" w:lineRule="auto"/>
              <w:rPr>
                <w:rFonts w:cs="Tahoma"/>
                <w:szCs w:val="18"/>
              </w:rPr>
            </w:pPr>
            <w:r>
              <w:rPr>
                <w:rFonts w:cs="Tahoma"/>
                <w:szCs w:val="18"/>
              </w:rPr>
              <w:t>V:</w:t>
            </w:r>
          </w:p>
        </w:tc>
        <w:tc>
          <w:tcPr>
            <w:tcW w:w="2926" w:type="dxa"/>
            <w:vAlign w:val="center"/>
          </w:tcPr>
          <w:p w14:paraId="58C33236" w14:textId="77777777" w:rsidR="00BE464A" w:rsidRDefault="00BE464A" w:rsidP="00C0328C">
            <w:pPr>
              <w:spacing w:line="264" w:lineRule="auto"/>
              <w:jc w:val="center"/>
              <w:rPr>
                <w:rFonts w:cs="Tahoma"/>
                <w:szCs w:val="18"/>
              </w:rPr>
            </w:pPr>
            <w:r>
              <w:rPr>
                <w:rFonts w:cs="Tahoma"/>
                <w:szCs w:val="18"/>
              </w:rPr>
              <w:t>Žig:</w:t>
            </w:r>
          </w:p>
        </w:tc>
        <w:tc>
          <w:tcPr>
            <w:tcW w:w="2927" w:type="dxa"/>
            <w:vAlign w:val="center"/>
          </w:tcPr>
          <w:p w14:paraId="536A159C" w14:textId="77777777" w:rsidR="00BE464A" w:rsidRDefault="00BE464A" w:rsidP="00C0328C">
            <w:pPr>
              <w:spacing w:line="264" w:lineRule="auto"/>
              <w:jc w:val="center"/>
              <w:rPr>
                <w:rFonts w:cs="Tahoma"/>
                <w:szCs w:val="18"/>
              </w:rPr>
            </w:pPr>
            <w:r>
              <w:rPr>
                <w:rFonts w:cs="Tahoma"/>
                <w:szCs w:val="18"/>
              </w:rPr>
              <w:t>Podpis pooblaščene osebe:</w:t>
            </w:r>
          </w:p>
        </w:tc>
      </w:tr>
      <w:tr w:rsidR="00BE464A" w14:paraId="521EE9B1" w14:textId="77777777" w:rsidTr="00C0328C">
        <w:trPr>
          <w:trHeight w:val="680"/>
        </w:trPr>
        <w:tc>
          <w:tcPr>
            <w:tcW w:w="2926" w:type="dxa"/>
            <w:vAlign w:val="center"/>
          </w:tcPr>
          <w:p w14:paraId="56403944" w14:textId="77777777" w:rsidR="00BE464A" w:rsidRDefault="00BE464A" w:rsidP="00C0328C">
            <w:pPr>
              <w:spacing w:line="264" w:lineRule="auto"/>
              <w:rPr>
                <w:rFonts w:cs="Tahoma"/>
                <w:szCs w:val="18"/>
              </w:rPr>
            </w:pPr>
            <w:r>
              <w:rPr>
                <w:rFonts w:cs="Tahoma"/>
                <w:szCs w:val="18"/>
              </w:rPr>
              <w:t>Dne:</w:t>
            </w:r>
          </w:p>
        </w:tc>
        <w:tc>
          <w:tcPr>
            <w:tcW w:w="2926" w:type="dxa"/>
            <w:vAlign w:val="center"/>
          </w:tcPr>
          <w:p w14:paraId="78E1BD11" w14:textId="77777777" w:rsidR="00BE464A" w:rsidRDefault="00BE464A" w:rsidP="00C0328C">
            <w:pPr>
              <w:spacing w:line="264" w:lineRule="auto"/>
              <w:jc w:val="center"/>
              <w:rPr>
                <w:rFonts w:cs="Tahoma"/>
                <w:szCs w:val="18"/>
              </w:rPr>
            </w:pPr>
          </w:p>
        </w:tc>
        <w:tc>
          <w:tcPr>
            <w:tcW w:w="2927" w:type="dxa"/>
            <w:vAlign w:val="center"/>
          </w:tcPr>
          <w:p w14:paraId="071F2D71" w14:textId="77777777" w:rsidR="00BE464A" w:rsidRDefault="00BE464A" w:rsidP="00C0328C">
            <w:pPr>
              <w:spacing w:line="264" w:lineRule="auto"/>
              <w:jc w:val="center"/>
              <w:rPr>
                <w:rFonts w:cs="Tahoma"/>
                <w:szCs w:val="18"/>
              </w:rPr>
            </w:pPr>
          </w:p>
        </w:tc>
      </w:tr>
    </w:tbl>
    <w:p w14:paraId="06F81A80" w14:textId="77777777" w:rsidR="00D94A4F" w:rsidRDefault="00D94A4F" w:rsidP="004B1EE5"/>
    <w:p w14:paraId="771D42E4" w14:textId="77777777" w:rsidR="00D94A4F" w:rsidRDefault="00D94A4F">
      <w:pPr>
        <w:jc w:val="left"/>
      </w:pPr>
      <w:r>
        <w:br w:type="page"/>
      </w:r>
    </w:p>
    <w:p w14:paraId="389C0CFB" w14:textId="77777777" w:rsidR="00D24151" w:rsidRDefault="00D24151" w:rsidP="00D24151">
      <w:pPr>
        <w:pStyle w:val="Naslov2"/>
      </w:pPr>
      <w:bookmarkStart w:id="25" w:name="_Toc11065957"/>
      <w:bookmarkStart w:id="26" w:name="_Toc127122016"/>
      <w:r>
        <w:t>Obrazec št. 12 – Referenčno potrdilo</w:t>
      </w:r>
      <w:bookmarkEnd w:id="25"/>
      <w:r w:rsidR="00761496">
        <w:rPr>
          <w:rStyle w:val="Sprotnaopomba-sklic"/>
        </w:rPr>
        <w:footnoteReference w:id="24"/>
      </w:r>
      <w:bookmarkEnd w:id="26"/>
    </w:p>
    <w:p w14:paraId="55AABF3E" w14:textId="77777777" w:rsidR="00D24151" w:rsidRPr="00D24151" w:rsidRDefault="00D24151" w:rsidP="00D24151"/>
    <w:p w14:paraId="127780FF" w14:textId="77777777" w:rsidR="00D24151" w:rsidRPr="00D24151" w:rsidRDefault="00D24151" w:rsidP="00D24151">
      <w:pPr>
        <w:rPr>
          <w:szCs w:val="20"/>
        </w:rPr>
      </w:pPr>
      <w:r>
        <w:rPr>
          <w:szCs w:val="20"/>
        </w:rPr>
        <w:t xml:space="preserve">Naročnik </w:t>
      </w:r>
      <w:r w:rsidRPr="00D24151">
        <w:rPr>
          <w:szCs w:val="20"/>
        </w:rPr>
        <w:t>referenčnega dela:</w:t>
      </w:r>
    </w:p>
    <w:p w14:paraId="0D9C7774" w14:textId="77777777" w:rsidR="00D24151" w:rsidRPr="00D24151" w:rsidRDefault="00D24151" w:rsidP="00D24151">
      <w:pPr>
        <w:rPr>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24151" w:rsidRPr="00D24151" w14:paraId="6A18BA42" w14:textId="77777777" w:rsidTr="00A5430D">
        <w:trPr>
          <w:trHeight w:val="454"/>
        </w:trPr>
        <w:tc>
          <w:tcPr>
            <w:tcW w:w="1673" w:type="dxa"/>
            <w:vAlign w:val="center"/>
          </w:tcPr>
          <w:p w14:paraId="469F5530" w14:textId="77777777" w:rsidR="00D24151" w:rsidRPr="00D24151" w:rsidRDefault="00D24151" w:rsidP="00A5430D">
            <w:pPr>
              <w:rPr>
                <w:szCs w:val="20"/>
              </w:rPr>
            </w:pPr>
            <w:r w:rsidRPr="00D24151">
              <w:rPr>
                <w:szCs w:val="20"/>
              </w:rPr>
              <w:t>naziv:</w:t>
            </w:r>
          </w:p>
        </w:tc>
        <w:tc>
          <w:tcPr>
            <w:tcW w:w="3827" w:type="dxa"/>
            <w:vAlign w:val="center"/>
          </w:tcPr>
          <w:p w14:paraId="6993E72E" w14:textId="77777777" w:rsidR="00D24151" w:rsidRPr="00D24151" w:rsidRDefault="00D24151" w:rsidP="00A5430D">
            <w:pPr>
              <w:rPr>
                <w:szCs w:val="20"/>
              </w:rPr>
            </w:pPr>
          </w:p>
        </w:tc>
      </w:tr>
      <w:tr w:rsidR="00D24151" w:rsidRPr="00D24151" w14:paraId="67CF9092" w14:textId="77777777" w:rsidTr="00A5430D">
        <w:trPr>
          <w:trHeight w:val="454"/>
        </w:trPr>
        <w:tc>
          <w:tcPr>
            <w:tcW w:w="1673" w:type="dxa"/>
            <w:vAlign w:val="center"/>
          </w:tcPr>
          <w:p w14:paraId="51AE5B0E" w14:textId="77777777" w:rsidR="00D24151" w:rsidRPr="00D24151" w:rsidRDefault="00D24151" w:rsidP="00A5430D">
            <w:pPr>
              <w:rPr>
                <w:szCs w:val="20"/>
              </w:rPr>
            </w:pPr>
            <w:r w:rsidRPr="00D24151">
              <w:rPr>
                <w:szCs w:val="20"/>
              </w:rPr>
              <w:t>naslov:</w:t>
            </w:r>
          </w:p>
        </w:tc>
        <w:tc>
          <w:tcPr>
            <w:tcW w:w="3827" w:type="dxa"/>
            <w:vAlign w:val="center"/>
          </w:tcPr>
          <w:p w14:paraId="28E80333" w14:textId="77777777" w:rsidR="00D24151" w:rsidRPr="00D24151" w:rsidRDefault="00D24151" w:rsidP="00A5430D">
            <w:pPr>
              <w:rPr>
                <w:szCs w:val="20"/>
              </w:rPr>
            </w:pPr>
          </w:p>
        </w:tc>
      </w:tr>
    </w:tbl>
    <w:p w14:paraId="20EA1119" w14:textId="77777777" w:rsidR="00D24151" w:rsidRPr="00D24151" w:rsidRDefault="00D24151" w:rsidP="00D24151">
      <w:pPr>
        <w:rPr>
          <w:color w:val="000000"/>
          <w:szCs w:val="20"/>
        </w:rPr>
      </w:pPr>
    </w:p>
    <w:p w14:paraId="4E9EC0AD" w14:textId="77777777" w:rsidR="00D24151" w:rsidRPr="00D24151" w:rsidRDefault="00D24151" w:rsidP="00D24151">
      <w:pPr>
        <w:rPr>
          <w:color w:val="000000"/>
          <w:szCs w:val="20"/>
        </w:rPr>
      </w:pPr>
      <w:r w:rsidRPr="00D24151">
        <w:rPr>
          <w:color w:val="000000"/>
          <w:szCs w:val="20"/>
        </w:rPr>
        <w:t>Na prošnjo ponudnika:</w:t>
      </w:r>
    </w:p>
    <w:p w14:paraId="3B528976" w14:textId="77777777" w:rsidR="00D24151" w:rsidRPr="00D24151" w:rsidRDefault="00D24151" w:rsidP="00D24151">
      <w:pPr>
        <w:rPr>
          <w:color w:val="00000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24151" w:rsidRPr="00D24151" w14:paraId="351AF48A" w14:textId="77777777" w:rsidTr="00A5430D">
        <w:trPr>
          <w:trHeight w:val="454"/>
        </w:trPr>
        <w:tc>
          <w:tcPr>
            <w:tcW w:w="1673" w:type="dxa"/>
            <w:vAlign w:val="center"/>
          </w:tcPr>
          <w:p w14:paraId="68703AD2" w14:textId="77777777" w:rsidR="00D24151" w:rsidRPr="00D24151" w:rsidRDefault="00D24151" w:rsidP="00A5430D">
            <w:pPr>
              <w:rPr>
                <w:szCs w:val="20"/>
              </w:rPr>
            </w:pPr>
            <w:r w:rsidRPr="00D24151">
              <w:rPr>
                <w:szCs w:val="20"/>
              </w:rPr>
              <w:t>naziv:</w:t>
            </w:r>
          </w:p>
        </w:tc>
        <w:tc>
          <w:tcPr>
            <w:tcW w:w="3827" w:type="dxa"/>
            <w:vAlign w:val="center"/>
          </w:tcPr>
          <w:p w14:paraId="348D8B04" w14:textId="77777777" w:rsidR="00D24151" w:rsidRPr="00D24151" w:rsidRDefault="00D24151" w:rsidP="00A5430D">
            <w:pPr>
              <w:rPr>
                <w:szCs w:val="20"/>
              </w:rPr>
            </w:pPr>
          </w:p>
        </w:tc>
      </w:tr>
      <w:tr w:rsidR="00D24151" w:rsidRPr="00D24151" w14:paraId="07C0F527" w14:textId="77777777" w:rsidTr="00A5430D">
        <w:trPr>
          <w:trHeight w:val="454"/>
        </w:trPr>
        <w:tc>
          <w:tcPr>
            <w:tcW w:w="1673" w:type="dxa"/>
            <w:vAlign w:val="center"/>
          </w:tcPr>
          <w:p w14:paraId="66243509" w14:textId="77777777" w:rsidR="00D24151" w:rsidRPr="00D24151" w:rsidRDefault="00D24151" w:rsidP="00A5430D">
            <w:pPr>
              <w:rPr>
                <w:szCs w:val="20"/>
              </w:rPr>
            </w:pPr>
            <w:r w:rsidRPr="00D24151">
              <w:rPr>
                <w:szCs w:val="20"/>
              </w:rPr>
              <w:t>naslov:</w:t>
            </w:r>
          </w:p>
        </w:tc>
        <w:tc>
          <w:tcPr>
            <w:tcW w:w="3827" w:type="dxa"/>
            <w:vAlign w:val="center"/>
          </w:tcPr>
          <w:p w14:paraId="1613917C" w14:textId="77777777" w:rsidR="00D24151" w:rsidRPr="00D24151" w:rsidRDefault="00D24151" w:rsidP="00A5430D">
            <w:pPr>
              <w:rPr>
                <w:szCs w:val="20"/>
              </w:rPr>
            </w:pPr>
          </w:p>
        </w:tc>
      </w:tr>
    </w:tbl>
    <w:p w14:paraId="10898800" w14:textId="77777777" w:rsidR="00D24151" w:rsidRPr="00D24151" w:rsidRDefault="00D24151" w:rsidP="00D24151">
      <w:pPr>
        <w:rPr>
          <w:color w:val="000000"/>
          <w:szCs w:val="20"/>
        </w:rPr>
      </w:pPr>
    </w:p>
    <w:p w14:paraId="07332FA3" w14:textId="48C36008" w:rsidR="00D24151" w:rsidRPr="00D24151" w:rsidRDefault="00D24151" w:rsidP="00D24151">
      <w:pPr>
        <w:rPr>
          <w:color w:val="000000"/>
          <w:szCs w:val="20"/>
        </w:rPr>
      </w:pPr>
      <w:r w:rsidRPr="00D24151">
        <w:rPr>
          <w:color w:val="000000"/>
          <w:szCs w:val="20"/>
        </w:rPr>
        <w:t xml:space="preserve">za prijavo na javni razpis za oddajo javnega naročila </w:t>
      </w:r>
      <w:r>
        <w:rPr>
          <w:color w:val="000000"/>
          <w:szCs w:val="20"/>
        </w:rPr>
        <w:t>storitev</w:t>
      </w:r>
      <w:r w:rsidRPr="00D24151">
        <w:rPr>
          <w:color w:val="000000"/>
          <w:szCs w:val="20"/>
        </w:rPr>
        <w:t xml:space="preserve"> </w:t>
      </w:r>
      <w:r w:rsidR="00633E90">
        <w:rPr>
          <w:rFonts w:cs="Tahoma"/>
          <w:szCs w:val="18"/>
        </w:rPr>
        <w:t xml:space="preserve">SEČNJA, SPRAVILO, ŽAGANJE IN TRANSPORT LESA NA OBMOČJU GOZDOV V LASTI OBČINE KOČEVJE </w:t>
      </w:r>
      <w:r w:rsidR="00155EFA">
        <w:rPr>
          <w:rFonts w:cs="Tahoma"/>
          <w:szCs w:val="18"/>
        </w:rPr>
        <w:t>2023-2025</w:t>
      </w:r>
      <w:r w:rsidRPr="00D24151">
        <w:rPr>
          <w:color w:val="000000"/>
          <w:szCs w:val="20"/>
        </w:rPr>
        <w:t xml:space="preserve">, izdajamo naslednje </w:t>
      </w:r>
    </w:p>
    <w:p w14:paraId="51B72634" w14:textId="77777777" w:rsidR="00D24151" w:rsidRPr="00D24151" w:rsidRDefault="00D24151" w:rsidP="00D24151">
      <w:pPr>
        <w:rPr>
          <w:szCs w:val="20"/>
        </w:rPr>
      </w:pPr>
    </w:p>
    <w:p w14:paraId="7A41763F" w14:textId="77777777" w:rsidR="00D24151" w:rsidRPr="00D24151" w:rsidRDefault="00D24151" w:rsidP="00D24151">
      <w:pPr>
        <w:jc w:val="center"/>
        <w:rPr>
          <w:szCs w:val="20"/>
        </w:rPr>
      </w:pPr>
      <w:r w:rsidRPr="00D24151">
        <w:rPr>
          <w:szCs w:val="20"/>
        </w:rPr>
        <w:t>REFERENČNO POTRDILO</w:t>
      </w:r>
    </w:p>
    <w:p w14:paraId="3C625B87" w14:textId="77777777" w:rsidR="00D24151" w:rsidRPr="00D24151" w:rsidRDefault="00D24151" w:rsidP="00D24151">
      <w:pPr>
        <w:rPr>
          <w:szCs w:val="20"/>
        </w:rPr>
      </w:pPr>
    </w:p>
    <w:p w14:paraId="245E21A3" w14:textId="77777777" w:rsidR="00D24151" w:rsidRPr="00D24151" w:rsidRDefault="00D24151" w:rsidP="00D24151">
      <w:pPr>
        <w:rPr>
          <w:szCs w:val="20"/>
        </w:rPr>
      </w:pPr>
      <w:r w:rsidRPr="00D24151">
        <w:rPr>
          <w:szCs w:val="20"/>
        </w:rPr>
        <w:t>Potrjujemo, da je ponudnik:</w:t>
      </w:r>
    </w:p>
    <w:p w14:paraId="4A3D2AA7" w14:textId="77777777" w:rsidR="00D24151" w:rsidRPr="00D24151" w:rsidRDefault="00D24151" w:rsidP="00D24151">
      <w:pPr>
        <w:rPr>
          <w:szCs w:val="20"/>
        </w:rPr>
      </w:pPr>
    </w:p>
    <w:tbl>
      <w:tblPr>
        <w:tblStyle w:val="Tabelamrea"/>
        <w:tblW w:w="0" w:type="auto"/>
        <w:tblInd w:w="-5" w:type="dxa"/>
        <w:tblLook w:val="04A0" w:firstRow="1" w:lastRow="0" w:firstColumn="1" w:lastColumn="0" w:noHBand="0" w:noVBand="1"/>
      </w:tblPr>
      <w:tblGrid>
        <w:gridCol w:w="2635"/>
        <w:gridCol w:w="6146"/>
      </w:tblGrid>
      <w:tr w:rsidR="00D24151" w:rsidRPr="00D24151" w14:paraId="08064B24" w14:textId="77777777" w:rsidTr="00A5430D">
        <w:trPr>
          <w:trHeight w:val="397"/>
        </w:trPr>
        <w:tc>
          <w:tcPr>
            <w:tcW w:w="2635" w:type="dxa"/>
            <w:shd w:val="clear" w:color="auto" w:fill="auto"/>
            <w:vAlign w:val="center"/>
          </w:tcPr>
          <w:p w14:paraId="279A2A9A" w14:textId="77777777" w:rsidR="00D24151" w:rsidRPr="00D24151" w:rsidRDefault="00D24151" w:rsidP="00A5430D">
            <w:pPr>
              <w:rPr>
                <w:szCs w:val="20"/>
              </w:rPr>
            </w:pPr>
            <w:r w:rsidRPr="00D24151">
              <w:rPr>
                <w:szCs w:val="20"/>
              </w:rPr>
              <w:t>naziv ponudnika</w:t>
            </w:r>
          </w:p>
        </w:tc>
        <w:tc>
          <w:tcPr>
            <w:tcW w:w="6146" w:type="dxa"/>
            <w:shd w:val="clear" w:color="auto" w:fill="auto"/>
            <w:vAlign w:val="center"/>
          </w:tcPr>
          <w:p w14:paraId="606118EE" w14:textId="77777777" w:rsidR="00D24151" w:rsidRPr="00D24151" w:rsidRDefault="00D24151" w:rsidP="00A5430D">
            <w:pPr>
              <w:rPr>
                <w:szCs w:val="20"/>
              </w:rPr>
            </w:pPr>
          </w:p>
        </w:tc>
      </w:tr>
      <w:tr w:rsidR="00D24151" w:rsidRPr="00D24151" w14:paraId="39E59954" w14:textId="77777777" w:rsidTr="00A5430D">
        <w:trPr>
          <w:trHeight w:val="397"/>
        </w:trPr>
        <w:tc>
          <w:tcPr>
            <w:tcW w:w="2635" w:type="dxa"/>
            <w:shd w:val="clear" w:color="auto" w:fill="auto"/>
            <w:vAlign w:val="center"/>
          </w:tcPr>
          <w:p w14:paraId="747D4E09" w14:textId="77777777" w:rsidR="00D24151" w:rsidRPr="00D24151" w:rsidRDefault="00D24151" w:rsidP="00A5430D">
            <w:pPr>
              <w:rPr>
                <w:szCs w:val="20"/>
              </w:rPr>
            </w:pPr>
            <w:r w:rsidRPr="00D24151">
              <w:rPr>
                <w:szCs w:val="20"/>
              </w:rPr>
              <w:t>naslov ponudnika</w:t>
            </w:r>
          </w:p>
        </w:tc>
        <w:tc>
          <w:tcPr>
            <w:tcW w:w="6146" w:type="dxa"/>
            <w:shd w:val="clear" w:color="auto" w:fill="auto"/>
            <w:vAlign w:val="center"/>
          </w:tcPr>
          <w:p w14:paraId="0627A4B0" w14:textId="77777777" w:rsidR="00D24151" w:rsidRPr="00D24151" w:rsidRDefault="00D24151" w:rsidP="00A5430D">
            <w:pPr>
              <w:rPr>
                <w:szCs w:val="20"/>
              </w:rPr>
            </w:pPr>
          </w:p>
        </w:tc>
      </w:tr>
    </w:tbl>
    <w:p w14:paraId="3837F77E" w14:textId="77777777" w:rsidR="00D24151" w:rsidRPr="00D24151" w:rsidRDefault="00D24151" w:rsidP="00D24151">
      <w:pPr>
        <w:rPr>
          <w:szCs w:val="20"/>
        </w:rPr>
      </w:pPr>
    </w:p>
    <w:p w14:paraId="561E7DA8" w14:textId="77777777" w:rsidR="00D24151" w:rsidRPr="00D24151" w:rsidRDefault="00D24151" w:rsidP="00D24151">
      <w:pPr>
        <w:rPr>
          <w:szCs w:val="20"/>
        </w:rPr>
      </w:pPr>
      <w:r w:rsidRPr="00D24151">
        <w:rPr>
          <w:szCs w:val="20"/>
        </w:rPr>
        <w:t>v času:</w:t>
      </w:r>
    </w:p>
    <w:p w14:paraId="6AC76A8C" w14:textId="77777777" w:rsidR="00D24151" w:rsidRPr="00D24151" w:rsidRDefault="00D24151" w:rsidP="00D24151">
      <w:pPr>
        <w:rPr>
          <w:szCs w:val="20"/>
        </w:rPr>
      </w:pPr>
    </w:p>
    <w:tbl>
      <w:tblPr>
        <w:tblStyle w:val="Tabelamrea"/>
        <w:tblW w:w="0" w:type="auto"/>
        <w:tblInd w:w="-5" w:type="dxa"/>
        <w:tblLook w:val="04A0" w:firstRow="1" w:lastRow="0" w:firstColumn="1" w:lastColumn="0" w:noHBand="0" w:noVBand="1"/>
      </w:tblPr>
      <w:tblGrid>
        <w:gridCol w:w="2633"/>
        <w:gridCol w:w="6148"/>
      </w:tblGrid>
      <w:tr w:rsidR="00D24151" w:rsidRPr="00D24151" w14:paraId="7A1E4480" w14:textId="77777777" w:rsidTr="00A5430D">
        <w:trPr>
          <w:trHeight w:val="397"/>
        </w:trPr>
        <w:tc>
          <w:tcPr>
            <w:tcW w:w="2633" w:type="dxa"/>
            <w:shd w:val="clear" w:color="auto" w:fill="auto"/>
            <w:vAlign w:val="center"/>
          </w:tcPr>
          <w:p w14:paraId="7F4F78DD" w14:textId="77777777" w:rsidR="00D24151" w:rsidRPr="00D24151" w:rsidRDefault="00D24151" w:rsidP="00A5430D">
            <w:pPr>
              <w:rPr>
                <w:szCs w:val="20"/>
              </w:rPr>
            </w:pPr>
            <w:r w:rsidRPr="00D24151">
              <w:rPr>
                <w:szCs w:val="20"/>
              </w:rPr>
              <w:t>od – datum začetka del</w:t>
            </w:r>
          </w:p>
        </w:tc>
        <w:tc>
          <w:tcPr>
            <w:tcW w:w="6148" w:type="dxa"/>
            <w:shd w:val="clear" w:color="auto" w:fill="auto"/>
            <w:vAlign w:val="center"/>
          </w:tcPr>
          <w:p w14:paraId="26DCA7CE" w14:textId="77777777" w:rsidR="00D24151" w:rsidRPr="00D24151" w:rsidRDefault="00D24151" w:rsidP="00A5430D">
            <w:pPr>
              <w:rPr>
                <w:szCs w:val="20"/>
              </w:rPr>
            </w:pPr>
          </w:p>
        </w:tc>
      </w:tr>
      <w:tr w:rsidR="00D24151" w:rsidRPr="00D24151" w14:paraId="5E3EC171" w14:textId="77777777" w:rsidTr="00A5430D">
        <w:trPr>
          <w:trHeight w:val="397"/>
        </w:trPr>
        <w:tc>
          <w:tcPr>
            <w:tcW w:w="2633" w:type="dxa"/>
            <w:shd w:val="clear" w:color="auto" w:fill="auto"/>
            <w:vAlign w:val="center"/>
          </w:tcPr>
          <w:p w14:paraId="7636EB51" w14:textId="77777777" w:rsidR="00D24151" w:rsidRPr="00D24151" w:rsidRDefault="00D24151" w:rsidP="00A5430D">
            <w:pPr>
              <w:rPr>
                <w:szCs w:val="20"/>
              </w:rPr>
            </w:pPr>
            <w:r w:rsidRPr="00D24151">
              <w:rPr>
                <w:szCs w:val="20"/>
              </w:rPr>
              <w:t>do – datum zaključka del</w:t>
            </w:r>
          </w:p>
        </w:tc>
        <w:tc>
          <w:tcPr>
            <w:tcW w:w="6148" w:type="dxa"/>
            <w:shd w:val="clear" w:color="auto" w:fill="auto"/>
            <w:vAlign w:val="center"/>
          </w:tcPr>
          <w:p w14:paraId="33EE7657" w14:textId="77777777" w:rsidR="00D24151" w:rsidRPr="00D24151" w:rsidRDefault="00D24151" w:rsidP="00A5430D">
            <w:pPr>
              <w:rPr>
                <w:szCs w:val="20"/>
              </w:rPr>
            </w:pPr>
          </w:p>
        </w:tc>
      </w:tr>
    </w:tbl>
    <w:p w14:paraId="28900416" w14:textId="77777777" w:rsidR="00D24151" w:rsidRPr="00D24151" w:rsidRDefault="00D24151" w:rsidP="00D24151">
      <w:pPr>
        <w:rPr>
          <w:szCs w:val="20"/>
        </w:rPr>
      </w:pPr>
    </w:p>
    <w:p w14:paraId="37F99962" w14:textId="77777777" w:rsidR="00D24151" w:rsidRPr="00D24151" w:rsidRDefault="00D24151" w:rsidP="00D24151">
      <w:pPr>
        <w:rPr>
          <w:szCs w:val="20"/>
        </w:rPr>
      </w:pPr>
      <w:r w:rsidRPr="00D24151">
        <w:rPr>
          <w:szCs w:val="20"/>
        </w:rPr>
        <w:t>izvedel naslednje referenčno delo:</w:t>
      </w:r>
    </w:p>
    <w:p w14:paraId="7D7E12D3" w14:textId="77777777" w:rsidR="00D24151" w:rsidRPr="00D24151" w:rsidRDefault="00D24151" w:rsidP="00D24151">
      <w:pPr>
        <w:rPr>
          <w:szCs w:val="20"/>
        </w:rPr>
      </w:pPr>
    </w:p>
    <w:tbl>
      <w:tblPr>
        <w:tblStyle w:val="Tabelamrea"/>
        <w:tblW w:w="0" w:type="auto"/>
        <w:tblLook w:val="04A0" w:firstRow="1" w:lastRow="0" w:firstColumn="1" w:lastColumn="0" w:noHBand="0" w:noVBand="1"/>
      </w:tblPr>
      <w:tblGrid>
        <w:gridCol w:w="8776"/>
      </w:tblGrid>
      <w:tr w:rsidR="00D24151" w:rsidRPr="00D24151" w14:paraId="2100C39F" w14:textId="77777777" w:rsidTr="00A5430D">
        <w:trPr>
          <w:trHeight w:val="340"/>
        </w:trPr>
        <w:tc>
          <w:tcPr>
            <w:tcW w:w="8776" w:type="dxa"/>
            <w:shd w:val="clear" w:color="auto" w:fill="auto"/>
            <w:vAlign w:val="center"/>
          </w:tcPr>
          <w:p w14:paraId="68A51AC4" w14:textId="77777777" w:rsidR="00D24151" w:rsidRPr="00D24151" w:rsidRDefault="00D24151" w:rsidP="00A5430D">
            <w:pPr>
              <w:rPr>
                <w:szCs w:val="20"/>
              </w:rPr>
            </w:pPr>
            <w:r w:rsidRPr="00D24151">
              <w:rPr>
                <w:szCs w:val="20"/>
              </w:rPr>
              <w:t>NAZIV PROJEKTA:</w:t>
            </w:r>
          </w:p>
        </w:tc>
      </w:tr>
      <w:tr w:rsidR="00D24151" w:rsidRPr="00D24151" w14:paraId="5C0EA3A6" w14:textId="77777777" w:rsidTr="00A5430D">
        <w:trPr>
          <w:trHeight w:val="851"/>
        </w:trPr>
        <w:tc>
          <w:tcPr>
            <w:tcW w:w="8776" w:type="dxa"/>
            <w:shd w:val="clear" w:color="auto" w:fill="auto"/>
            <w:vAlign w:val="center"/>
          </w:tcPr>
          <w:p w14:paraId="355D6C40" w14:textId="77777777" w:rsidR="00D24151" w:rsidRPr="00D24151" w:rsidRDefault="00D24151" w:rsidP="00A5430D">
            <w:pPr>
              <w:rPr>
                <w:szCs w:val="20"/>
              </w:rPr>
            </w:pPr>
          </w:p>
        </w:tc>
      </w:tr>
    </w:tbl>
    <w:p w14:paraId="38A8ED53" w14:textId="77777777" w:rsidR="00D24151" w:rsidRPr="00D24151" w:rsidRDefault="00D24151" w:rsidP="00D24151">
      <w:pPr>
        <w:rPr>
          <w:szCs w:val="20"/>
        </w:rPr>
      </w:pPr>
    </w:p>
    <w:p w14:paraId="43A550B5" w14:textId="77777777" w:rsidR="00D24151" w:rsidRPr="00D24151" w:rsidRDefault="00D24151" w:rsidP="00D24151">
      <w:pPr>
        <w:rPr>
          <w:szCs w:val="20"/>
        </w:rPr>
      </w:pPr>
    </w:p>
    <w:tbl>
      <w:tblPr>
        <w:tblStyle w:val="Tabelamrea"/>
        <w:tblW w:w="0" w:type="auto"/>
        <w:tblLook w:val="04A0" w:firstRow="1" w:lastRow="0" w:firstColumn="1" w:lastColumn="0" w:noHBand="0" w:noVBand="1"/>
      </w:tblPr>
      <w:tblGrid>
        <w:gridCol w:w="8776"/>
      </w:tblGrid>
      <w:tr w:rsidR="00D24151" w:rsidRPr="00D24151" w14:paraId="4329DEFB" w14:textId="77777777" w:rsidTr="00A5430D">
        <w:trPr>
          <w:trHeight w:val="340"/>
        </w:trPr>
        <w:tc>
          <w:tcPr>
            <w:tcW w:w="8776" w:type="dxa"/>
            <w:shd w:val="clear" w:color="auto" w:fill="auto"/>
            <w:vAlign w:val="center"/>
          </w:tcPr>
          <w:p w14:paraId="38161B80" w14:textId="77777777" w:rsidR="00D24151" w:rsidRPr="00D24151" w:rsidRDefault="00D24151" w:rsidP="00A5430D">
            <w:pPr>
              <w:rPr>
                <w:szCs w:val="20"/>
              </w:rPr>
            </w:pPr>
            <w:r w:rsidRPr="00D24151">
              <w:rPr>
                <w:szCs w:val="20"/>
              </w:rPr>
              <w:t>LOKACIJA:</w:t>
            </w:r>
          </w:p>
        </w:tc>
      </w:tr>
      <w:tr w:rsidR="00D24151" w:rsidRPr="00D24151" w14:paraId="42A10C08" w14:textId="77777777" w:rsidTr="00A5430D">
        <w:trPr>
          <w:trHeight w:val="851"/>
        </w:trPr>
        <w:tc>
          <w:tcPr>
            <w:tcW w:w="8776" w:type="dxa"/>
            <w:shd w:val="clear" w:color="auto" w:fill="auto"/>
            <w:vAlign w:val="center"/>
          </w:tcPr>
          <w:p w14:paraId="385C2916" w14:textId="77777777" w:rsidR="00D24151" w:rsidRPr="00D24151" w:rsidRDefault="00D24151" w:rsidP="00A5430D">
            <w:pPr>
              <w:rPr>
                <w:szCs w:val="20"/>
              </w:rPr>
            </w:pPr>
          </w:p>
        </w:tc>
      </w:tr>
    </w:tbl>
    <w:p w14:paraId="37575CFB" w14:textId="77777777" w:rsidR="00D24151" w:rsidRPr="00D24151" w:rsidRDefault="00D24151" w:rsidP="00D24151">
      <w:pPr>
        <w:rPr>
          <w:szCs w:val="20"/>
        </w:rPr>
      </w:pPr>
    </w:p>
    <w:p w14:paraId="2D96ED5D" w14:textId="77777777" w:rsidR="00D24151" w:rsidRPr="00D24151" w:rsidRDefault="00D24151" w:rsidP="00D24151">
      <w:pPr>
        <w:rPr>
          <w:szCs w:val="20"/>
        </w:rPr>
      </w:pPr>
      <w:r w:rsidRPr="00D24151">
        <w:rPr>
          <w:szCs w:val="20"/>
        </w:rPr>
        <w:t>ponudnik je izvedel naročilo na podlagi sklenjene pogodbe:</w:t>
      </w:r>
    </w:p>
    <w:tbl>
      <w:tblPr>
        <w:tblStyle w:val="Tabelamrea"/>
        <w:tblW w:w="0" w:type="auto"/>
        <w:tblInd w:w="-5" w:type="dxa"/>
        <w:tblLook w:val="04A0" w:firstRow="1" w:lastRow="0" w:firstColumn="1" w:lastColumn="0" w:noHBand="0" w:noVBand="1"/>
      </w:tblPr>
      <w:tblGrid>
        <w:gridCol w:w="3969"/>
        <w:gridCol w:w="4812"/>
      </w:tblGrid>
      <w:tr w:rsidR="00D24151" w:rsidRPr="00D24151" w14:paraId="489196B3" w14:textId="77777777" w:rsidTr="00A5430D">
        <w:trPr>
          <w:trHeight w:val="397"/>
        </w:trPr>
        <w:tc>
          <w:tcPr>
            <w:tcW w:w="3969" w:type="dxa"/>
            <w:shd w:val="clear" w:color="auto" w:fill="auto"/>
            <w:vAlign w:val="center"/>
          </w:tcPr>
          <w:p w14:paraId="121CDD02" w14:textId="77777777" w:rsidR="00D24151" w:rsidRPr="00D24151" w:rsidRDefault="00D24151" w:rsidP="00A5430D">
            <w:pPr>
              <w:rPr>
                <w:szCs w:val="20"/>
              </w:rPr>
            </w:pPr>
            <w:r w:rsidRPr="00D24151">
              <w:rPr>
                <w:szCs w:val="20"/>
              </w:rPr>
              <w:t>številka pogodbe</w:t>
            </w:r>
          </w:p>
        </w:tc>
        <w:tc>
          <w:tcPr>
            <w:tcW w:w="4812" w:type="dxa"/>
            <w:shd w:val="clear" w:color="auto" w:fill="auto"/>
            <w:vAlign w:val="center"/>
          </w:tcPr>
          <w:p w14:paraId="78574F7E" w14:textId="77777777" w:rsidR="00D24151" w:rsidRPr="00D24151" w:rsidRDefault="00D24151" w:rsidP="00A5430D">
            <w:pPr>
              <w:rPr>
                <w:szCs w:val="20"/>
              </w:rPr>
            </w:pPr>
          </w:p>
        </w:tc>
      </w:tr>
      <w:tr w:rsidR="00D24151" w:rsidRPr="00D24151" w14:paraId="27DE7CEE" w14:textId="77777777" w:rsidTr="00A5430D">
        <w:trPr>
          <w:trHeight w:val="397"/>
        </w:trPr>
        <w:tc>
          <w:tcPr>
            <w:tcW w:w="3969" w:type="dxa"/>
            <w:shd w:val="clear" w:color="auto" w:fill="auto"/>
            <w:vAlign w:val="center"/>
          </w:tcPr>
          <w:p w14:paraId="144F29AC" w14:textId="77777777" w:rsidR="00D24151" w:rsidRPr="00D24151" w:rsidRDefault="00D24151" w:rsidP="00A5430D">
            <w:pPr>
              <w:rPr>
                <w:szCs w:val="20"/>
              </w:rPr>
            </w:pPr>
            <w:r w:rsidRPr="00D24151">
              <w:rPr>
                <w:szCs w:val="20"/>
              </w:rPr>
              <w:t>datum pogodbe</w:t>
            </w:r>
          </w:p>
        </w:tc>
        <w:tc>
          <w:tcPr>
            <w:tcW w:w="4812" w:type="dxa"/>
            <w:shd w:val="clear" w:color="auto" w:fill="auto"/>
            <w:vAlign w:val="center"/>
          </w:tcPr>
          <w:p w14:paraId="3BFE5A64" w14:textId="77777777" w:rsidR="00D24151" w:rsidRPr="00D24151" w:rsidRDefault="00D24151" w:rsidP="00A5430D">
            <w:pPr>
              <w:rPr>
                <w:szCs w:val="20"/>
              </w:rPr>
            </w:pPr>
          </w:p>
        </w:tc>
      </w:tr>
      <w:tr w:rsidR="00D24151" w:rsidRPr="00D24151" w14:paraId="48A17E06" w14:textId="77777777" w:rsidTr="00A5430D">
        <w:trPr>
          <w:trHeight w:val="397"/>
        </w:trPr>
        <w:tc>
          <w:tcPr>
            <w:tcW w:w="3969" w:type="dxa"/>
            <w:shd w:val="clear" w:color="auto" w:fill="auto"/>
            <w:vAlign w:val="center"/>
          </w:tcPr>
          <w:p w14:paraId="1D6B7EB2" w14:textId="77777777" w:rsidR="00D24151" w:rsidRPr="00D24151" w:rsidRDefault="00D24151" w:rsidP="00A5430D">
            <w:pPr>
              <w:rPr>
                <w:szCs w:val="20"/>
              </w:rPr>
            </w:pPr>
            <w:r w:rsidRPr="00D24151">
              <w:rPr>
                <w:szCs w:val="20"/>
              </w:rPr>
              <w:t>vrednost pogodbe v EUR brez DDV</w:t>
            </w:r>
          </w:p>
        </w:tc>
        <w:tc>
          <w:tcPr>
            <w:tcW w:w="4812" w:type="dxa"/>
            <w:shd w:val="clear" w:color="auto" w:fill="auto"/>
            <w:vAlign w:val="center"/>
          </w:tcPr>
          <w:p w14:paraId="3FE82A09" w14:textId="77777777" w:rsidR="00D24151" w:rsidRPr="00D24151" w:rsidRDefault="00D24151" w:rsidP="00A5430D">
            <w:pPr>
              <w:rPr>
                <w:szCs w:val="20"/>
              </w:rPr>
            </w:pPr>
          </w:p>
        </w:tc>
      </w:tr>
    </w:tbl>
    <w:p w14:paraId="766C9573" w14:textId="77777777" w:rsidR="00D24151" w:rsidRPr="00D24151" w:rsidRDefault="00D24151" w:rsidP="00D24151">
      <w:pPr>
        <w:rPr>
          <w:szCs w:val="20"/>
        </w:rPr>
      </w:pPr>
    </w:p>
    <w:p w14:paraId="3EAE64D9" w14:textId="77777777" w:rsidR="00D24151" w:rsidRPr="00D24151" w:rsidRDefault="00D24151" w:rsidP="00D24151">
      <w:pPr>
        <w:rPr>
          <w:szCs w:val="20"/>
        </w:rPr>
      </w:pPr>
      <w:r w:rsidRPr="00D24151">
        <w:rPr>
          <w:szCs w:val="20"/>
        </w:rPr>
        <w:t>izjavljamo, da je ponudnik referenčno delo:</w:t>
      </w:r>
    </w:p>
    <w:p w14:paraId="435FAD47" w14:textId="77777777" w:rsidR="00D24151" w:rsidRPr="00D24151" w:rsidRDefault="00D24151" w:rsidP="00D24151">
      <w:pPr>
        <w:rPr>
          <w:szCs w:val="20"/>
        </w:rPr>
      </w:pPr>
    </w:p>
    <w:tbl>
      <w:tblPr>
        <w:tblStyle w:val="Tabelamrea"/>
        <w:tblW w:w="8789" w:type="dxa"/>
        <w:tblInd w:w="-5" w:type="dxa"/>
        <w:tblLook w:val="04A0" w:firstRow="1" w:lastRow="0" w:firstColumn="1" w:lastColumn="0" w:noHBand="0" w:noVBand="1"/>
      </w:tblPr>
      <w:tblGrid>
        <w:gridCol w:w="6946"/>
        <w:gridCol w:w="851"/>
        <w:gridCol w:w="992"/>
      </w:tblGrid>
      <w:tr w:rsidR="00D24151" w:rsidRPr="00D24151" w14:paraId="109BCE8E" w14:textId="77777777" w:rsidTr="00A5430D">
        <w:trPr>
          <w:trHeight w:val="454"/>
        </w:trPr>
        <w:tc>
          <w:tcPr>
            <w:tcW w:w="6946" w:type="dxa"/>
            <w:shd w:val="clear" w:color="auto" w:fill="auto"/>
            <w:vAlign w:val="center"/>
          </w:tcPr>
          <w:p w14:paraId="48874B78" w14:textId="77777777" w:rsidR="00D24151" w:rsidRPr="00D24151" w:rsidRDefault="00D24151" w:rsidP="00D24151">
            <w:pPr>
              <w:rPr>
                <w:szCs w:val="20"/>
              </w:rPr>
            </w:pPr>
            <w:r w:rsidRPr="00D24151">
              <w:rPr>
                <w:szCs w:val="20"/>
              </w:rPr>
              <w:t xml:space="preserve">ponudnik je </w:t>
            </w:r>
            <w:r>
              <w:rPr>
                <w:szCs w:val="20"/>
              </w:rPr>
              <w:t>naročilo</w:t>
            </w:r>
          </w:p>
        </w:tc>
        <w:tc>
          <w:tcPr>
            <w:tcW w:w="851" w:type="dxa"/>
            <w:shd w:val="clear" w:color="auto" w:fill="auto"/>
            <w:vAlign w:val="center"/>
          </w:tcPr>
          <w:p w14:paraId="096709CC" w14:textId="77777777" w:rsidR="00D24151" w:rsidRPr="00D24151" w:rsidRDefault="00D24151" w:rsidP="00A5430D">
            <w:pPr>
              <w:rPr>
                <w:szCs w:val="20"/>
              </w:rPr>
            </w:pPr>
            <w:r w:rsidRPr="00D24151">
              <w:rPr>
                <w:szCs w:val="20"/>
              </w:rPr>
              <w:t>DA</w:t>
            </w:r>
          </w:p>
        </w:tc>
        <w:tc>
          <w:tcPr>
            <w:tcW w:w="992" w:type="dxa"/>
            <w:shd w:val="clear" w:color="auto" w:fill="auto"/>
            <w:vAlign w:val="center"/>
          </w:tcPr>
          <w:p w14:paraId="50EF8A5C" w14:textId="77777777" w:rsidR="00D24151" w:rsidRPr="00D24151" w:rsidRDefault="00D24151" w:rsidP="00A5430D">
            <w:pPr>
              <w:rPr>
                <w:szCs w:val="20"/>
              </w:rPr>
            </w:pPr>
            <w:r w:rsidRPr="00D24151">
              <w:rPr>
                <w:szCs w:val="20"/>
              </w:rPr>
              <w:t>NE</w:t>
            </w:r>
          </w:p>
        </w:tc>
      </w:tr>
      <w:tr w:rsidR="00D24151" w:rsidRPr="00D24151" w14:paraId="23A6A128" w14:textId="77777777" w:rsidTr="00A5430D">
        <w:trPr>
          <w:trHeight w:val="454"/>
        </w:trPr>
        <w:tc>
          <w:tcPr>
            <w:tcW w:w="6946" w:type="dxa"/>
            <w:shd w:val="clear" w:color="auto" w:fill="auto"/>
            <w:vAlign w:val="center"/>
          </w:tcPr>
          <w:p w14:paraId="444FDCFA" w14:textId="77777777" w:rsidR="00D24151" w:rsidRPr="00D24151" w:rsidRDefault="00D24151" w:rsidP="00A5430D">
            <w:pPr>
              <w:rPr>
                <w:szCs w:val="20"/>
              </w:rPr>
            </w:pPr>
            <w:r w:rsidRPr="00D24151">
              <w:rPr>
                <w:szCs w:val="20"/>
              </w:rPr>
              <w:t>izvršil v pogodbeno dogovorjenem roku in v skladu z določili pogodbe</w:t>
            </w:r>
          </w:p>
        </w:tc>
        <w:tc>
          <w:tcPr>
            <w:tcW w:w="851" w:type="dxa"/>
            <w:shd w:val="clear" w:color="auto" w:fill="auto"/>
            <w:vAlign w:val="center"/>
          </w:tcPr>
          <w:p w14:paraId="46DD2FEC" w14:textId="77777777" w:rsidR="00D24151" w:rsidRPr="00D24151" w:rsidRDefault="00D24151" w:rsidP="00A5430D">
            <w:pPr>
              <w:rPr>
                <w:szCs w:val="20"/>
              </w:rPr>
            </w:pPr>
          </w:p>
        </w:tc>
        <w:tc>
          <w:tcPr>
            <w:tcW w:w="992" w:type="dxa"/>
            <w:shd w:val="clear" w:color="auto" w:fill="auto"/>
            <w:vAlign w:val="center"/>
          </w:tcPr>
          <w:p w14:paraId="2E84470E" w14:textId="77777777" w:rsidR="00D24151" w:rsidRPr="00D24151" w:rsidRDefault="00D24151" w:rsidP="00A5430D">
            <w:pPr>
              <w:rPr>
                <w:szCs w:val="20"/>
              </w:rPr>
            </w:pPr>
          </w:p>
        </w:tc>
      </w:tr>
      <w:tr w:rsidR="00D24151" w:rsidRPr="00D24151" w14:paraId="4CBCAA7E" w14:textId="77777777" w:rsidTr="00A5430D">
        <w:trPr>
          <w:trHeight w:val="454"/>
        </w:trPr>
        <w:tc>
          <w:tcPr>
            <w:tcW w:w="6946" w:type="dxa"/>
            <w:shd w:val="clear" w:color="auto" w:fill="auto"/>
            <w:vAlign w:val="center"/>
          </w:tcPr>
          <w:p w14:paraId="4A81306E" w14:textId="77777777" w:rsidR="00D24151" w:rsidRPr="00D24151" w:rsidRDefault="00D24151" w:rsidP="00A5430D">
            <w:pPr>
              <w:rPr>
                <w:szCs w:val="20"/>
              </w:rPr>
            </w:pPr>
            <w:r w:rsidRPr="00D24151">
              <w:rPr>
                <w:szCs w:val="20"/>
              </w:rPr>
              <w:t>ni izvršil v pogodbeno dogovorjenem roku in/ali ne v skladu z določili pogodbe</w:t>
            </w:r>
          </w:p>
        </w:tc>
        <w:tc>
          <w:tcPr>
            <w:tcW w:w="851" w:type="dxa"/>
            <w:shd w:val="clear" w:color="auto" w:fill="auto"/>
            <w:vAlign w:val="center"/>
          </w:tcPr>
          <w:p w14:paraId="592BCEF1" w14:textId="77777777" w:rsidR="00D24151" w:rsidRPr="00D24151" w:rsidRDefault="00D24151" w:rsidP="00A5430D">
            <w:pPr>
              <w:rPr>
                <w:szCs w:val="20"/>
              </w:rPr>
            </w:pPr>
          </w:p>
        </w:tc>
        <w:tc>
          <w:tcPr>
            <w:tcW w:w="992" w:type="dxa"/>
            <w:shd w:val="clear" w:color="auto" w:fill="auto"/>
            <w:vAlign w:val="center"/>
          </w:tcPr>
          <w:p w14:paraId="00AECB5F" w14:textId="77777777" w:rsidR="00D24151" w:rsidRPr="00D24151" w:rsidRDefault="00D24151" w:rsidP="00A5430D">
            <w:pPr>
              <w:rPr>
                <w:szCs w:val="20"/>
              </w:rPr>
            </w:pPr>
          </w:p>
        </w:tc>
      </w:tr>
    </w:tbl>
    <w:p w14:paraId="7CE57957" w14:textId="77777777" w:rsidR="00D24151" w:rsidRPr="00D24151" w:rsidRDefault="00D24151" w:rsidP="00D24151">
      <w:pPr>
        <w:rPr>
          <w:szCs w:val="20"/>
        </w:rPr>
      </w:pPr>
    </w:p>
    <w:p w14:paraId="0A6CF48C" w14:textId="77777777" w:rsidR="00D24151" w:rsidRPr="00D24151" w:rsidRDefault="00D24151" w:rsidP="00D24151">
      <w:pPr>
        <w:rPr>
          <w:szCs w:val="20"/>
        </w:rPr>
      </w:pPr>
      <w:r w:rsidRPr="00D24151">
        <w:rPr>
          <w:szCs w:val="20"/>
        </w:rPr>
        <w:t>v času izvedbe naročila so bile podane reklamacije, ki so se nanašale na</w:t>
      </w:r>
      <w:r w:rsidRPr="00D24151">
        <w:rPr>
          <w:rStyle w:val="Sprotnaopomba-sklic"/>
          <w:szCs w:val="20"/>
        </w:rPr>
        <w:footnoteReference w:id="25"/>
      </w:r>
      <w:r w:rsidRPr="00D24151">
        <w:rPr>
          <w:szCs w:val="20"/>
        </w:rPr>
        <w:t>:</w:t>
      </w:r>
    </w:p>
    <w:p w14:paraId="10EE4EBE" w14:textId="77777777" w:rsidR="00D24151" w:rsidRPr="00D24151" w:rsidRDefault="00D24151" w:rsidP="00D24151">
      <w:pPr>
        <w:rPr>
          <w:szCs w:val="20"/>
        </w:rPr>
      </w:pPr>
    </w:p>
    <w:tbl>
      <w:tblPr>
        <w:tblStyle w:val="Tabelamrea"/>
        <w:tblW w:w="0" w:type="auto"/>
        <w:tblInd w:w="-5" w:type="dxa"/>
        <w:tblLook w:val="04A0" w:firstRow="1" w:lastRow="0" w:firstColumn="1" w:lastColumn="0" w:noHBand="0" w:noVBand="1"/>
      </w:tblPr>
      <w:tblGrid>
        <w:gridCol w:w="8781"/>
      </w:tblGrid>
      <w:tr w:rsidR="00D24151" w:rsidRPr="00D24151" w14:paraId="02B2D5A6" w14:textId="77777777" w:rsidTr="00A5430D">
        <w:trPr>
          <w:trHeight w:val="454"/>
        </w:trPr>
        <w:tc>
          <w:tcPr>
            <w:tcW w:w="8781" w:type="dxa"/>
            <w:vAlign w:val="center"/>
          </w:tcPr>
          <w:p w14:paraId="214F8520" w14:textId="77777777" w:rsidR="00D24151" w:rsidRPr="00D24151" w:rsidRDefault="00D24151" w:rsidP="00A5430D">
            <w:pPr>
              <w:rPr>
                <w:szCs w:val="20"/>
              </w:rPr>
            </w:pPr>
          </w:p>
        </w:tc>
      </w:tr>
    </w:tbl>
    <w:p w14:paraId="21BAFD8D" w14:textId="77777777" w:rsidR="00D24151" w:rsidRPr="00D24151" w:rsidRDefault="00D24151" w:rsidP="00D24151">
      <w:pPr>
        <w:rPr>
          <w:szCs w:val="20"/>
        </w:rPr>
      </w:pPr>
    </w:p>
    <w:p w14:paraId="1D9DBF34" w14:textId="77777777" w:rsidR="00D24151" w:rsidRPr="00D24151" w:rsidRDefault="00D24151" w:rsidP="00D24151">
      <w:pPr>
        <w:rPr>
          <w:szCs w:val="20"/>
        </w:rPr>
      </w:pPr>
      <w:r w:rsidRPr="00D24151">
        <w:rPr>
          <w:szCs w:val="20"/>
        </w:rPr>
        <w:t>dodatne informacije v zvezi z zgoraj navedenim referenčnim delom je mogoče dobiti pri kontaktni osebi:</w:t>
      </w:r>
    </w:p>
    <w:p w14:paraId="47BCE21E" w14:textId="77777777" w:rsidR="00D24151" w:rsidRPr="00D24151" w:rsidRDefault="00D24151" w:rsidP="00D24151">
      <w:pPr>
        <w:rPr>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5"/>
        <w:gridCol w:w="4684"/>
      </w:tblGrid>
      <w:tr w:rsidR="00D24151" w:rsidRPr="00D24151" w14:paraId="16643477" w14:textId="77777777" w:rsidTr="00A5430D">
        <w:trPr>
          <w:trHeight w:hRule="exact" w:val="397"/>
          <w:jc w:val="right"/>
        </w:trPr>
        <w:tc>
          <w:tcPr>
            <w:tcW w:w="4144" w:type="dxa"/>
            <w:shd w:val="clear" w:color="auto" w:fill="auto"/>
            <w:vAlign w:val="center"/>
          </w:tcPr>
          <w:p w14:paraId="343B6387" w14:textId="77777777" w:rsidR="00D24151" w:rsidRPr="00D24151" w:rsidRDefault="00D24151" w:rsidP="00A5430D">
            <w:pPr>
              <w:rPr>
                <w:szCs w:val="20"/>
              </w:rPr>
            </w:pPr>
            <w:r w:rsidRPr="00D24151">
              <w:rPr>
                <w:szCs w:val="20"/>
              </w:rPr>
              <w:t>ime in priimek</w:t>
            </w:r>
          </w:p>
        </w:tc>
        <w:tc>
          <w:tcPr>
            <w:tcW w:w="4752" w:type="dxa"/>
            <w:shd w:val="clear" w:color="auto" w:fill="auto"/>
            <w:vAlign w:val="center"/>
          </w:tcPr>
          <w:p w14:paraId="65660895" w14:textId="77777777" w:rsidR="00D24151" w:rsidRPr="00D24151" w:rsidRDefault="00D24151" w:rsidP="00A5430D">
            <w:pPr>
              <w:rPr>
                <w:szCs w:val="20"/>
              </w:rPr>
            </w:pPr>
          </w:p>
        </w:tc>
      </w:tr>
      <w:tr w:rsidR="00D24151" w:rsidRPr="00D24151" w14:paraId="7106EBF8" w14:textId="77777777" w:rsidTr="00A5430D">
        <w:trPr>
          <w:trHeight w:hRule="exact" w:val="397"/>
          <w:jc w:val="right"/>
        </w:trPr>
        <w:tc>
          <w:tcPr>
            <w:tcW w:w="4144" w:type="dxa"/>
            <w:shd w:val="clear" w:color="auto" w:fill="auto"/>
            <w:vAlign w:val="center"/>
          </w:tcPr>
          <w:p w14:paraId="1D3D8822" w14:textId="77777777" w:rsidR="00D24151" w:rsidRPr="00D24151" w:rsidRDefault="00D24151" w:rsidP="00A5430D">
            <w:pPr>
              <w:rPr>
                <w:szCs w:val="20"/>
              </w:rPr>
            </w:pPr>
            <w:r w:rsidRPr="00D24151">
              <w:rPr>
                <w:szCs w:val="20"/>
              </w:rPr>
              <w:t>telefon</w:t>
            </w:r>
          </w:p>
        </w:tc>
        <w:tc>
          <w:tcPr>
            <w:tcW w:w="4752" w:type="dxa"/>
            <w:shd w:val="clear" w:color="auto" w:fill="auto"/>
            <w:vAlign w:val="center"/>
          </w:tcPr>
          <w:p w14:paraId="5C9C3E17" w14:textId="77777777" w:rsidR="00D24151" w:rsidRPr="00D24151" w:rsidRDefault="00D24151" w:rsidP="00A5430D">
            <w:pPr>
              <w:rPr>
                <w:szCs w:val="20"/>
              </w:rPr>
            </w:pPr>
          </w:p>
        </w:tc>
      </w:tr>
      <w:tr w:rsidR="00D24151" w:rsidRPr="00D24151" w14:paraId="654DEC11" w14:textId="77777777" w:rsidTr="00A5430D">
        <w:trPr>
          <w:trHeight w:hRule="exact" w:val="397"/>
          <w:jc w:val="right"/>
        </w:trPr>
        <w:tc>
          <w:tcPr>
            <w:tcW w:w="4144" w:type="dxa"/>
            <w:shd w:val="clear" w:color="auto" w:fill="auto"/>
            <w:vAlign w:val="center"/>
          </w:tcPr>
          <w:p w14:paraId="31976D59" w14:textId="77777777" w:rsidR="00D24151" w:rsidRPr="00D24151" w:rsidRDefault="00D24151" w:rsidP="00A5430D">
            <w:pPr>
              <w:rPr>
                <w:szCs w:val="20"/>
              </w:rPr>
            </w:pPr>
            <w:r w:rsidRPr="00D24151">
              <w:rPr>
                <w:szCs w:val="20"/>
              </w:rPr>
              <w:t>e- naslov:</w:t>
            </w:r>
          </w:p>
        </w:tc>
        <w:tc>
          <w:tcPr>
            <w:tcW w:w="4752" w:type="dxa"/>
            <w:shd w:val="clear" w:color="auto" w:fill="auto"/>
            <w:vAlign w:val="center"/>
          </w:tcPr>
          <w:p w14:paraId="194ACAAC" w14:textId="77777777" w:rsidR="00D24151" w:rsidRPr="00D24151" w:rsidRDefault="00D24151" w:rsidP="00A5430D">
            <w:pPr>
              <w:rPr>
                <w:szCs w:val="20"/>
              </w:rPr>
            </w:pPr>
          </w:p>
        </w:tc>
      </w:tr>
    </w:tbl>
    <w:p w14:paraId="7966423B" w14:textId="77777777" w:rsidR="00D24151" w:rsidRPr="00D24151" w:rsidRDefault="00D24151" w:rsidP="00D24151">
      <w:pPr>
        <w:rPr>
          <w:szCs w:val="20"/>
        </w:rPr>
      </w:pPr>
    </w:p>
    <w:p w14:paraId="6307CD83" w14:textId="6F68EE6B" w:rsidR="00D24151" w:rsidRPr="00D24151" w:rsidRDefault="00D24151" w:rsidP="00D24151">
      <w:pPr>
        <w:rPr>
          <w:szCs w:val="20"/>
        </w:rPr>
      </w:pPr>
      <w:r w:rsidRPr="00D24151">
        <w:rPr>
          <w:szCs w:val="20"/>
        </w:rPr>
        <w:t xml:space="preserve">Potrdilo se izključno lahko uporablja samo za potrebe prijave v zgoraj navedenem postopku oddaje javnega naročila </w:t>
      </w:r>
      <w:r w:rsidR="00846C56">
        <w:rPr>
          <w:szCs w:val="20"/>
        </w:rPr>
        <w:t>storitev</w:t>
      </w:r>
      <w:r w:rsidRPr="00D24151">
        <w:rPr>
          <w:szCs w:val="20"/>
        </w:rPr>
        <w:t xml:space="preserve">. </w:t>
      </w:r>
    </w:p>
    <w:p w14:paraId="3D641300" w14:textId="77777777" w:rsidR="00D24151" w:rsidRPr="00D24151" w:rsidRDefault="00D24151" w:rsidP="00D24151">
      <w:pPr>
        <w:rPr>
          <w:szCs w:val="20"/>
        </w:rPr>
      </w:pPr>
    </w:p>
    <w:tbl>
      <w:tblPr>
        <w:tblStyle w:val="Tabelamrea"/>
        <w:tblW w:w="0" w:type="auto"/>
        <w:tblLook w:val="04A0" w:firstRow="1" w:lastRow="0" w:firstColumn="1" w:lastColumn="0" w:noHBand="0" w:noVBand="1"/>
      </w:tblPr>
      <w:tblGrid>
        <w:gridCol w:w="2926"/>
        <w:gridCol w:w="2926"/>
        <w:gridCol w:w="2927"/>
      </w:tblGrid>
      <w:tr w:rsidR="00D24151" w:rsidRPr="00D24151" w14:paraId="1B5E5D0E" w14:textId="77777777" w:rsidTr="00A5430D">
        <w:trPr>
          <w:trHeight w:val="680"/>
        </w:trPr>
        <w:tc>
          <w:tcPr>
            <w:tcW w:w="2926" w:type="dxa"/>
            <w:vAlign w:val="center"/>
          </w:tcPr>
          <w:p w14:paraId="4339BCDE" w14:textId="77777777" w:rsidR="00D24151" w:rsidRPr="00D24151" w:rsidRDefault="00D24151" w:rsidP="00A5430D">
            <w:pPr>
              <w:spacing w:line="264" w:lineRule="auto"/>
              <w:rPr>
                <w:szCs w:val="20"/>
              </w:rPr>
            </w:pPr>
            <w:r w:rsidRPr="00D24151">
              <w:rPr>
                <w:szCs w:val="20"/>
              </w:rPr>
              <w:t>V:</w:t>
            </w:r>
          </w:p>
        </w:tc>
        <w:tc>
          <w:tcPr>
            <w:tcW w:w="2926" w:type="dxa"/>
            <w:vAlign w:val="center"/>
          </w:tcPr>
          <w:p w14:paraId="190F70A2" w14:textId="77777777" w:rsidR="00D24151" w:rsidRPr="00D24151" w:rsidRDefault="00D24151" w:rsidP="00A5430D">
            <w:pPr>
              <w:spacing w:line="264" w:lineRule="auto"/>
              <w:jc w:val="center"/>
              <w:rPr>
                <w:szCs w:val="20"/>
              </w:rPr>
            </w:pPr>
            <w:r w:rsidRPr="00D24151">
              <w:rPr>
                <w:szCs w:val="20"/>
              </w:rPr>
              <w:t>Žig:</w:t>
            </w:r>
          </w:p>
        </w:tc>
        <w:tc>
          <w:tcPr>
            <w:tcW w:w="2927" w:type="dxa"/>
            <w:vAlign w:val="center"/>
          </w:tcPr>
          <w:p w14:paraId="0060C47B" w14:textId="77777777" w:rsidR="00D24151" w:rsidRPr="00D24151" w:rsidRDefault="00D24151" w:rsidP="00A5430D">
            <w:pPr>
              <w:rPr>
                <w:szCs w:val="20"/>
              </w:rPr>
            </w:pPr>
            <w:r w:rsidRPr="00D24151">
              <w:rPr>
                <w:szCs w:val="20"/>
              </w:rPr>
              <w:t>Podpis pooblaščene osebe investitorja referenčnega dela:</w:t>
            </w:r>
          </w:p>
        </w:tc>
      </w:tr>
      <w:tr w:rsidR="00D24151" w:rsidRPr="00D24151" w14:paraId="353FF620" w14:textId="77777777" w:rsidTr="00A5430D">
        <w:trPr>
          <w:trHeight w:val="680"/>
        </w:trPr>
        <w:tc>
          <w:tcPr>
            <w:tcW w:w="2926" w:type="dxa"/>
            <w:vAlign w:val="center"/>
          </w:tcPr>
          <w:p w14:paraId="0E24A8AC" w14:textId="77777777" w:rsidR="00D24151" w:rsidRPr="00D24151" w:rsidRDefault="00D24151" w:rsidP="00A5430D">
            <w:pPr>
              <w:spacing w:line="264" w:lineRule="auto"/>
              <w:rPr>
                <w:szCs w:val="20"/>
              </w:rPr>
            </w:pPr>
            <w:r w:rsidRPr="00D24151">
              <w:rPr>
                <w:szCs w:val="20"/>
              </w:rPr>
              <w:t>Dne:</w:t>
            </w:r>
          </w:p>
        </w:tc>
        <w:tc>
          <w:tcPr>
            <w:tcW w:w="2926" w:type="dxa"/>
            <w:vAlign w:val="center"/>
          </w:tcPr>
          <w:p w14:paraId="2F679465" w14:textId="77777777" w:rsidR="00D24151" w:rsidRPr="00D24151" w:rsidRDefault="00D24151" w:rsidP="00A5430D">
            <w:pPr>
              <w:spacing w:line="264" w:lineRule="auto"/>
              <w:jc w:val="center"/>
              <w:rPr>
                <w:szCs w:val="20"/>
              </w:rPr>
            </w:pPr>
          </w:p>
        </w:tc>
        <w:tc>
          <w:tcPr>
            <w:tcW w:w="2927" w:type="dxa"/>
            <w:vAlign w:val="center"/>
          </w:tcPr>
          <w:p w14:paraId="33B4AC3A" w14:textId="77777777" w:rsidR="00D24151" w:rsidRPr="00D24151" w:rsidRDefault="00D24151" w:rsidP="00A5430D">
            <w:pPr>
              <w:spacing w:line="264" w:lineRule="auto"/>
              <w:jc w:val="center"/>
              <w:rPr>
                <w:szCs w:val="20"/>
              </w:rPr>
            </w:pPr>
          </w:p>
        </w:tc>
      </w:tr>
    </w:tbl>
    <w:p w14:paraId="71D20748" w14:textId="77777777" w:rsidR="00D24151" w:rsidRPr="00F70A26" w:rsidRDefault="00D24151" w:rsidP="00D24151">
      <w:pPr>
        <w:rPr>
          <w:rFonts w:cs="Tahoma"/>
          <w:sz w:val="22"/>
        </w:rPr>
      </w:pPr>
    </w:p>
    <w:p w14:paraId="216E574F" w14:textId="77777777" w:rsidR="00D24151" w:rsidRDefault="00D24151" w:rsidP="00D24151">
      <w:pPr>
        <w:jc w:val="left"/>
      </w:pPr>
      <w:r>
        <w:br w:type="page"/>
      </w:r>
    </w:p>
    <w:p w14:paraId="211838CF" w14:textId="77777777" w:rsidR="004B1EE5" w:rsidRDefault="00D94A4F" w:rsidP="00D94A4F">
      <w:pPr>
        <w:pStyle w:val="Naslov2"/>
      </w:pPr>
      <w:bookmarkStart w:id="27" w:name="_Toc127122017"/>
      <w:r>
        <w:t>Obrazec št. 1</w:t>
      </w:r>
      <w:r w:rsidR="00D24151">
        <w:t>3</w:t>
      </w:r>
      <w:r>
        <w:t xml:space="preserve"> - </w:t>
      </w:r>
      <w:r w:rsidRPr="00D94A4F">
        <w:t>S.BON-1/P oz. BON-1</w:t>
      </w:r>
      <w:bookmarkEnd w:id="27"/>
    </w:p>
    <w:p w14:paraId="39481F23" w14:textId="77777777" w:rsidR="00D94A4F" w:rsidRDefault="00D94A4F" w:rsidP="00D94A4F"/>
    <w:p w14:paraId="1EDF5590" w14:textId="77777777" w:rsidR="00D94A4F" w:rsidRPr="00D94A4F" w:rsidRDefault="00D94A4F" w:rsidP="00D94A4F">
      <w:r>
        <w:t xml:space="preserve">Ponudnik </w:t>
      </w:r>
      <w:r w:rsidR="00D24151" w:rsidRPr="00D24151">
        <w:rPr>
          <w:b/>
        </w:rPr>
        <w:t>za sklope 4 in 5</w:t>
      </w:r>
      <w:r w:rsidR="00D24151">
        <w:t xml:space="preserve"> </w:t>
      </w:r>
      <w:r>
        <w:t xml:space="preserve">predloži </w:t>
      </w:r>
      <w:r w:rsidRPr="00D94A4F">
        <w:t>S.BON-1/P oz. BON-1</w:t>
      </w:r>
      <w:r>
        <w:t xml:space="preserve">, iz katerega je razvidna bonitetna ocena in ki ni starejši od 21 dni od datuma oddaje ponudbe. </w:t>
      </w:r>
    </w:p>
    <w:p w14:paraId="78E2329A" w14:textId="77777777" w:rsidR="00EF0398" w:rsidRDefault="00EF0398">
      <w:pPr>
        <w:jc w:val="left"/>
      </w:pPr>
      <w:r>
        <w:br w:type="page"/>
      </w:r>
    </w:p>
    <w:p w14:paraId="18BC2E1E" w14:textId="77777777" w:rsidR="00EF0398" w:rsidRDefault="00EF0398" w:rsidP="00EF0398">
      <w:pPr>
        <w:pStyle w:val="Naslov2"/>
      </w:pPr>
      <w:bookmarkStart w:id="28" w:name="_Toc127122018"/>
      <w:r>
        <w:t>Obrazec št. 1</w:t>
      </w:r>
      <w:r w:rsidR="00D24151">
        <w:t>4</w:t>
      </w:r>
      <w:r>
        <w:t xml:space="preserve"> – Zavarovanje za resnost ponudbe - Menična izjava izdajatelja menice s pooblastilom za izpolnitev in unovčenje</w:t>
      </w:r>
      <w:r w:rsidR="00635FFC">
        <w:rPr>
          <w:rStyle w:val="Sprotnaopomba-sklic"/>
        </w:rPr>
        <w:footnoteReference w:id="26"/>
      </w:r>
      <w:bookmarkEnd w:id="28"/>
      <w:r>
        <w:t xml:space="preserve"> </w:t>
      </w:r>
    </w:p>
    <w:p w14:paraId="0641E53B" w14:textId="77777777" w:rsidR="00EF0398" w:rsidRDefault="00EF0398">
      <w:pPr>
        <w:jc w:val="left"/>
      </w:pPr>
    </w:p>
    <w:p w14:paraId="2903C1FB" w14:textId="77777777" w:rsidR="001B693A" w:rsidRPr="0000669B" w:rsidRDefault="001B693A" w:rsidP="001B693A">
      <w:pPr>
        <w:jc w:val="left"/>
        <w:rPr>
          <w:rFonts w:ascii="Calibri" w:hAnsi="Calibri" w:cs="Calibri"/>
        </w:rPr>
      </w:pPr>
      <w:r w:rsidRPr="0000669B">
        <w:rPr>
          <w:rFonts w:ascii="Calibri" w:hAnsi="Calibri" w:cs="Calibri"/>
        </w:rPr>
        <w:t>__________________</w:t>
      </w:r>
    </w:p>
    <w:p w14:paraId="103580D8" w14:textId="77777777" w:rsidR="001B693A" w:rsidRPr="009269A5" w:rsidRDefault="001B693A" w:rsidP="001B693A">
      <w:r w:rsidRPr="009269A5">
        <w:t>__________________</w:t>
      </w:r>
    </w:p>
    <w:p w14:paraId="6F9C9CF5" w14:textId="77777777" w:rsidR="001B693A" w:rsidRPr="009269A5" w:rsidRDefault="001B693A" w:rsidP="001B693A">
      <w:pPr>
        <w:rPr>
          <w:sz w:val="16"/>
        </w:rPr>
      </w:pPr>
      <w:r w:rsidRPr="009269A5">
        <w:rPr>
          <w:sz w:val="16"/>
        </w:rPr>
        <w:t>(firma in sedež/naslov izdajatelja menice)</w:t>
      </w:r>
      <w:r w:rsidRPr="009269A5">
        <w:rPr>
          <w:sz w:val="16"/>
        </w:rPr>
        <w:tab/>
      </w:r>
      <w:r w:rsidRPr="009269A5">
        <w:rPr>
          <w:sz w:val="16"/>
        </w:rPr>
        <w:tab/>
      </w:r>
    </w:p>
    <w:p w14:paraId="663E4F93" w14:textId="77777777" w:rsidR="001B693A" w:rsidRPr="009269A5" w:rsidRDefault="001B693A" w:rsidP="001B693A"/>
    <w:p w14:paraId="7F7F9BE1" w14:textId="77777777" w:rsidR="001B693A" w:rsidRPr="009269A5" w:rsidRDefault="001B693A" w:rsidP="001B693A">
      <w:r w:rsidRPr="009269A5">
        <w:t>__________, __________________</w:t>
      </w:r>
    </w:p>
    <w:p w14:paraId="5D8C1301" w14:textId="77777777" w:rsidR="001B693A" w:rsidRPr="009269A5" w:rsidRDefault="001B693A" w:rsidP="001B693A">
      <w:pPr>
        <w:rPr>
          <w:sz w:val="16"/>
        </w:rPr>
      </w:pPr>
      <w:r w:rsidRPr="009269A5">
        <w:rPr>
          <w:sz w:val="16"/>
        </w:rPr>
        <w:t>(kraj in datum izdaje menične izjave in pooblastila)</w:t>
      </w:r>
    </w:p>
    <w:p w14:paraId="61C1E866" w14:textId="77777777" w:rsidR="00EF0398" w:rsidRDefault="00EF0398" w:rsidP="00EF0398">
      <w:pPr>
        <w:jc w:val="left"/>
      </w:pPr>
    </w:p>
    <w:p w14:paraId="66FD857E" w14:textId="77777777" w:rsidR="00EF0398" w:rsidRDefault="00EF0398" w:rsidP="00EF0398">
      <w:pPr>
        <w:jc w:val="left"/>
      </w:pPr>
    </w:p>
    <w:p w14:paraId="26F716F4" w14:textId="0699BE46" w:rsidR="00EF0398" w:rsidRDefault="00EF0398" w:rsidP="001B693A">
      <w:r>
        <w:t xml:space="preserve">Za zavarovanje za resnost ponudbe, v postopku javnega razpisa za oddajo javnega naročila storitev po odprtem postopku za sklenitev okvirnega sporazuma </w:t>
      </w:r>
      <w:r w:rsidR="00633E90">
        <w:rPr>
          <w:rFonts w:cs="Tahoma"/>
          <w:szCs w:val="18"/>
        </w:rPr>
        <w:t xml:space="preserve">SEČNJA, SPRAVILO, ŽAGANJE IN TRANSPORT LESA NA OBMOČJU GOZDOV V LASTI OBČINE KOČEVJE </w:t>
      </w:r>
      <w:r w:rsidR="00155EFA">
        <w:rPr>
          <w:rFonts w:cs="Tahoma"/>
          <w:szCs w:val="18"/>
        </w:rPr>
        <w:t>2023-2025</w:t>
      </w:r>
      <w:r>
        <w:t xml:space="preserve">, ki je bil objavljen na Portalu javnih naročil dne ___________, pod številko objave _______________, za katerega dajemo ponudbo, izročamo naročniku </w:t>
      </w:r>
      <w:r w:rsidR="00A653D9">
        <w:t>Kočevski les d.o.o., Trata XIV 6a, 1330 Kočevje</w:t>
      </w:r>
      <w:r>
        <w:t>, 1 (eno) bianco podpisano in žigosano menico in to menično izjavo.</w:t>
      </w:r>
    </w:p>
    <w:p w14:paraId="703862DB" w14:textId="77777777" w:rsidR="00EF0398" w:rsidRDefault="00EF0398" w:rsidP="00EF0398">
      <w:pPr>
        <w:jc w:val="left"/>
      </w:pPr>
    </w:p>
    <w:p w14:paraId="3E35720E" w14:textId="77777777" w:rsidR="00EF0398" w:rsidRDefault="00EF0398" w:rsidP="00EF0398">
      <w:pPr>
        <w:jc w:val="left"/>
      </w:pPr>
      <w:r>
        <w:t>Menica je podpisana s strani zakonitega zastopnika zgoraj navedenega izdajatelja menice:</w:t>
      </w:r>
    </w:p>
    <w:p w14:paraId="23655EBA" w14:textId="77777777" w:rsidR="001B693A" w:rsidRPr="009269A5" w:rsidRDefault="001B693A" w:rsidP="001B693A">
      <w:r w:rsidRPr="009269A5">
        <w:t>_____________________</w:t>
      </w:r>
      <w:r w:rsidRPr="009269A5">
        <w:tab/>
        <w:t>_____________________________</w:t>
      </w:r>
      <w:r w:rsidRPr="009269A5">
        <w:tab/>
        <w:t>____________________</w:t>
      </w:r>
    </w:p>
    <w:p w14:paraId="02EFBEAB" w14:textId="77777777" w:rsidR="001B693A" w:rsidRPr="009269A5" w:rsidRDefault="001B693A" w:rsidP="001B693A">
      <w:pPr>
        <w:rPr>
          <w:sz w:val="16"/>
        </w:rPr>
      </w:pPr>
      <w:r w:rsidRPr="009269A5">
        <w:rPr>
          <w:sz w:val="16"/>
        </w:rPr>
        <w:t>(ime in priimek pooblaščenca)</w:t>
      </w:r>
      <w:r w:rsidRPr="009269A5">
        <w:rPr>
          <w:sz w:val="16"/>
        </w:rPr>
        <w:tab/>
        <w:t>(delovno mesto pooblaščenca)</w:t>
      </w:r>
      <w:r w:rsidRPr="009269A5">
        <w:rPr>
          <w:sz w:val="16"/>
        </w:rPr>
        <w:tab/>
      </w:r>
      <w:r w:rsidRPr="009269A5">
        <w:rPr>
          <w:sz w:val="16"/>
        </w:rPr>
        <w:tab/>
        <w:t>(podpis)</w:t>
      </w:r>
    </w:p>
    <w:p w14:paraId="42726955" w14:textId="77777777" w:rsidR="001B693A" w:rsidRDefault="001B693A" w:rsidP="001B693A"/>
    <w:p w14:paraId="3A3FB919" w14:textId="77777777" w:rsidR="001B693A" w:rsidRPr="009269A5" w:rsidRDefault="001B693A" w:rsidP="001B693A">
      <w:r w:rsidRPr="009269A5">
        <w:t>Podpisniki so pooblaščeni za podpisovanje – izdajanje menic.</w:t>
      </w:r>
    </w:p>
    <w:p w14:paraId="39ACCF0C" w14:textId="77777777" w:rsidR="00EF0398" w:rsidRDefault="00EF0398" w:rsidP="001B693A"/>
    <w:p w14:paraId="358FC678" w14:textId="69580A1F" w:rsidR="00EF0398" w:rsidRDefault="00EF0398" w:rsidP="001C0B23">
      <w:pPr>
        <w:pStyle w:val="Odstavekseznama"/>
        <w:numPr>
          <w:ilvl w:val="0"/>
          <w:numId w:val="24"/>
        </w:numPr>
      </w:pPr>
      <w:r>
        <w:t xml:space="preserve">Pooblaščamo </w:t>
      </w:r>
      <w:r w:rsidR="00A653D9">
        <w:t>Kočevski les d.o.o.</w:t>
      </w:r>
      <w:r>
        <w:t xml:space="preserve">, </w:t>
      </w:r>
      <w:r w:rsidR="00A653D9">
        <w:t>Trata XIV 6a</w:t>
      </w:r>
      <w:r>
        <w:t xml:space="preserve">, 1330 Kočevje, da izpolni bianco menico v višini </w:t>
      </w:r>
      <w:r w:rsidR="008E735C">
        <w:t>_________________</w:t>
      </w:r>
      <w:r w:rsidR="008E735C">
        <w:rPr>
          <w:rStyle w:val="Sprotnaopomba-sklic"/>
        </w:rPr>
        <w:footnoteReference w:id="27"/>
      </w:r>
      <w:r>
        <w:t>, da izpolni vse druge sestavne dele menice, ki niso izpolnjeni ter uporabi menico za izterjavo obveznosti v primeru, ko:</w:t>
      </w:r>
    </w:p>
    <w:p w14:paraId="67BDAB87" w14:textId="77777777" w:rsidR="00EF0398" w:rsidRDefault="00EF0398" w:rsidP="001C0B23">
      <w:pPr>
        <w:pStyle w:val="Odstavekseznama"/>
        <w:numPr>
          <w:ilvl w:val="0"/>
          <w:numId w:val="8"/>
        </w:numPr>
        <w:ind w:left="1134"/>
      </w:pPr>
      <w:r>
        <w:t>izdajatelj menice in te menične izjave umakne svojo ponudbo v roku veljavnosti, navedenem v ponudbi,</w:t>
      </w:r>
    </w:p>
    <w:p w14:paraId="726A5440" w14:textId="77777777" w:rsidR="00EF0398" w:rsidRDefault="00EF0398" w:rsidP="001C0B23">
      <w:pPr>
        <w:pStyle w:val="Odstavekseznama"/>
        <w:numPr>
          <w:ilvl w:val="0"/>
          <w:numId w:val="8"/>
        </w:numPr>
        <w:ind w:left="1134"/>
      </w:pPr>
      <w:r>
        <w:t>izdajatelj menice in te menične izjave v času veljave ponudbe ne izpolni ali zavrne sklenitev okvirnega sporazuma po prejetem obvestilu o sprejemu njegove ponudbe,</w:t>
      </w:r>
    </w:p>
    <w:p w14:paraId="742EFEE7" w14:textId="4A92FF99" w:rsidR="00EF0398" w:rsidRDefault="00EF0398" w:rsidP="001C0B23">
      <w:pPr>
        <w:pStyle w:val="Odstavekseznama"/>
        <w:numPr>
          <w:ilvl w:val="0"/>
          <w:numId w:val="8"/>
        </w:numPr>
        <w:ind w:left="1134"/>
      </w:pPr>
      <w:r>
        <w:t>naročnik (</w:t>
      </w:r>
      <w:r w:rsidR="00A653D9">
        <w:t>Kočevski les d.o.o.</w:t>
      </w:r>
      <w:r>
        <w:t>) ali katerikoli drug subjekt ali oseba, vključno z Državno revizijsko komisijo, ugotovi, da je izdajatelj menice v ponudbi predložil neresnične podatke,</w:t>
      </w:r>
    </w:p>
    <w:p w14:paraId="49F5D43C" w14:textId="77777777" w:rsidR="00EF0398" w:rsidRDefault="00EF0398" w:rsidP="001C0B23">
      <w:pPr>
        <w:pStyle w:val="Odstavekseznama"/>
        <w:numPr>
          <w:ilvl w:val="0"/>
          <w:numId w:val="8"/>
        </w:numPr>
        <w:ind w:left="1134"/>
      </w:pPr>
      <w:r>
        <w:t>izdajatelj menice in te menične izjave ne predloži ali zavrne izročitev bianco podpisane in žigosane menice in menične izjave ob podpisu okvirnega sporazuma.</w:t>
      </w:r>
    </w:p>
    <w:p w14:paraId="76DBE66C" w14:textId="77777777" w:rsidR="001B693A" w:rsidRDefault="001B693A" w:rsidP="00635FFC">
      <w:pPr>
        <w:ind w:left="708"/>
      </w:pPr>
      <w:r w:rsidRPr="009269A5">
        <w:t>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6D23BB43" w14:textId="77777777" w:rsidR="001B693A" w:rsidRPr="009269A5" w:rsidRDefault="001B693A" w:rsidP="001C0B23">
      <w:pPr>
        <w:numPr>
          <w:ilvl w:val="0"/>
          <w:numId w:val="24"/>
        </w:numPr>
      </w:pPr>
      <w:r w:rsidRPr="009269A5">
        <w:t xml:space="preserve">S podpisom te menične izjave dajemo nepreklicno pooblastilo poslovni banki, navedeni v </w:t>
      </w:r>
      <w:r w:rsidR="00635FFC">
        <w:t>1</w:t>
      </w:r>
      <w:r w:rsidRPr="009269A5">
        <w:t>.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14:paraId="0ED3E743" w14:textId="77777777" w:rsidR="001B693A" w:rsidRPr="009269A5" w:rsidRDefault="001B693A" w:rsidP="001C0B23">
      <w:pPr>
        <w:numPr>
          <w:ilvl w:val="0"/>
          <w:numId w:val="24"/>
        </w:numPr>
      </w:pPr>
      <w:r w:rsidRPr="009269A5">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sidRPr="009269A5">
        <w:t>domicilat</w:t>
      </w:r>
      <w:proofErr w:type="spellEnd"/>
      <w:r w:rsidRPr="009269A5">
        <w:t xml:space="preserv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sidRPr="009269A5">
        <w:t>domicilatom</w:t>
      </w:r>
      <w:proofErr w:type="spellEnd"/>
      <w:r w:rsidRPr="009269A5">
        <w:t>.</w:t>
      </w:r>
    </w:p>
    <w:p w14:paraId="65769C5F" w14:textId="77777777" w:rsidR="006A5D7D" w:rsidRDefault="001B693A" w:rsidP="006A5D7D">
      <w:pPr>
        <w:numPr>
          <w:ilvl w:val="0"/>
          <w:numId w:val="24"/>
        </w:numPr>
      </w:pPr>
      <w:r w:rsidRPr="009269A5">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441A0C8F" w14:textId="7EE655CD" w:rsidR="001B693A" w:rsidRDefault="001B693A" w:rsidP="006A5D7D">
      <w:pPr>
        <w:numPr>
          <w:ilvl w:val="0"/>
          <w:numId w:val="24"/>
        </w:numPr>
      </w:pPr>
      <w:r w:rsidRPr="009269A5">
        <w:t xml:space="preserve">Ta menična izjava je podpisana v dveh enakovrednih izvodih, ki se izročita naročniku. Prvi izvod se predloži </w:t>
      </w:r>
      <w:proofErr w:type="spellStart"/>
      <w:r w:rsidRPr="009269A5">
        <w:t>domicilatu</w:t>
      </w:r>
      <w:proofErr w:type="spellEnd"/>
      <w:r w:rsidRPr="009269A5">
        <w:t>, to je tisti poslovni banki, pri kateri imamo odprt transakcijski račun.</w:t>
      </w:r>
    </w:p>
    <w:p w14:paraId="3660ABE2" w14:textId="77777777" w:rsidR="00635FFC" w:rsidRDefault="00635FFC" w:rsidP="006A5D7D">
      <w:pPr>
        <w:pStyle w:val="Odstavekseznama"/>
        <w:numPr>
          <w:ilvl w:val="0"/>
          <w:numId w:val="24"/>
        </w:numPr>
      </w:pPr>
      <w:r>
        <w:t>Veljavnost menice in menične izjave začne teči z dnem, ki je določen za oddajo ponudb in velja do dne, ki je določen za veljavnost ponudb, do vključno 120 dni po roku za oddajo ponudb.</w:t>
      </w:r>
    </w:p>
    <w:p w14:paraId="1BB8269E" w14:textId="0A753B8E" w:rsidR="006A5D7D" w:rsidRDefault="006A5D7D" w:rsidP="006A5D7D">
      <w:pPr>
        <w:pStyle w:val="Odstavekseznama"/>
        <w:numPr>
          <w:ilvl w:val="0"/>
          <w:numId w:val="24"/>
        </w:numPr>
      </w:pPr>
      <w:r w:rsidRPr="009269A5">
        <w:t xml:space="preserve">Naročnik bo, po prenehanju pogojev za unovčitev garancije za </w:t>
      </w:r>
      <w:r>
        <w:t>resnost ponudbe</w:t>
      </w:r>
      <w:r w:rsidRPr="009269A5">
        <w:t>, vrnil neuporabljene bianco menice z menico in pooblastilom za unovčenje.</w:t>
      </w:r>
    </w:p>
    <w:p w14:paraId="35AEC017" w14:textId="77777777" w:rsidR="001B693A" w:rsidRPr="009269A5" w:rsidRDefault="001B693A" w:rsidP="001B693A">
      <w:pPr>
        <w:ind w:left="720"/>
      </w:pPr>
    </w:p>
    <w:p w14:paraId="0C0BF4AC" w14:textId="77777777" w:rsidR="001B693A" w:rsidRPr="009269A5" w:rsidRDefault="001B693A" w:rsidP="001B693A">
      <w:pPr>
        <w:ind w:left="720"/>
      </w:pPr>
      <w:r w:rsidRPr="009269A5">
        <w:tab/>
      </w:r>
      <w:r w:rsidRPr="009269A5">
        <w:tab/>
      </w:r>
      <w:r w:rsidRPr="009269A5">
        <w:tab/>
      </w:r>
      <w:r w:rsidRPr="009269A5">
        <w:tab/>
      </w:r>
      <w:r w:rsidRPr="009269A5">
        <w:tab/>
      </w:r>
      <w:r w:rsidRPr="009269A5">
        <w:tab/>
        <w:t>____________________________</w:t>
      </w:r>
    </w:p>
    <w:p w14:paraId="41B61472" w14:textId="77777777" w:rsidR="001B693A" w:rsidRPr="009269A5" w:rsidRDefault="001B693A" w:rsidP="001B693A">
      <w:pPr>
        <w:ind w:left="720"/>
        <w:rPr>
          <w:sz w:val="16"/>
        </w:rPr>
      </w:pPr>
      <w:r w:rsidRPr="009269A5">
        <w:rPr>
          <w:sz w:val="16"/>
        </w:rPr>
        <w:tab/>
      </w:r>
      <w:r w:rsidRPr="009269A5">
        <w:rPr>
          <w:sz w:val="16"/>
        </w:rPr>
        <w:tab/>
      </w:r>
      <w:r w:rsidRPr="009269A5">
        <w:rPr>
          <w:sz w:val="16"/>
        </w:rPr>
        <w:tab/>
      </w:r>
      <w:r w:rsidRPr="009269A5">
        <w:rPr>
          <w:sz w:val="16"/>
        </w:rPr>
        <w:tab/>
      </w:r>
      <w:r w:rsidRPr="009269A5">
        <w:rPr>
          <w:sz w:val="16"/>
        </w:rPr>
        <w:tab/>
      </w:r>
      <w:r w:rsidRPr="009269A5">
        <w:rPr>
          <w:sz w:val="16"/>
        </w:rPr>
        <w:tab/>
        <w:t>(podpis zakonitega zastopnika)</w:t>
      </w:r>
    </w:p>
    <w:p w14:paraId="013B2878" w14:textId="77777777" w:rsidR="001B693A" w:rsidRPr="009269A5" w:rsidRDefault="001B693A" w:rsidP="001B693A">
      <w:pPr>
        <w:ind w:left="720"/>
        <w:rPr>
          <w:sz w:val="16"/>
        </w:rPr>
      </w:pPr>
      <w:r w:rsidRPr="009269A5">
        <w:rPr>
          <w:sz w:val="16"/>
        </w:rPr>
        <w:tab/>
      </w:r>
      <w:r w:rsidRPr="009269A5">
        <w:rPr>
          <w:sz w:val="16"/>
        </w:rPr>
        <w:tab/>
      </w:r>
      <w:r w:rsidRPr="009269A5">
        <w:rPr>
          <w:sz w:val="16"/>
        </w:rPr>
        <w:tab/>
      </w:r>
      <w:r w:rsidRPr="009269A5">
        <w:rPr>
          <w:sz w:val="16"/>
        </w:rPr>
        <w:tab/>
      </w:r>
      <w:r w:rsidRPr="009269A5">
        <w:rPr>
          <w:sz w:val="16"/>
        </w:rPr>
        <w:tab/>
      </w:r>
      <w:r w:rsidRPr="009269A5">
        <w:rPr>
          <w:sz w:val="16"/>
        </w:rPr>
        <w:tab/>
      </w:r>
      <w:r w:rsidRPr="009269A5">
        <w:rPr>
          <w:sz w:val="16"/>
        </w:rPr>
        <w:tab/>
      </w:r>
      <w:r w:rsidRPr="009269A5">
        <w:rPr>
          <w:sz w:val="16"/>
        </w:rPr>
        <w:tab/>
        <w:t>In</w:t>
      </w:r>
    </w:p>
    <w:p w14:paraId="558C28E8" w14:textId="77777777" w:rsidR="001B693A" w:rsidRPr="009269A5" w:rsidRDefault="001B693A" w:rsidP="001B693A">
      <w:pPr>
        <w:ind w:left="4260" w:firstLine="696"/>
        <w:rPr>
          <w:sz w:val="16"/>
        </w:rPr>
      </w:pPr>
      <w:r w:rsidRPr="009269A5">
        <w:rPr>
          <w:sz w:val="16"/>
        </w:rPr>
        <w:t>(odtisnjena štampiljka z imenom/</w:t>
      </w:r>
    </w:p>
    <w:p w14:paraId="7D0A37A7" w14:textId="77777777" w:rsidR="001B693A" w:rsidRPr="009269A5" w:rsidRDefault="001B693A" w:rsidP="001B693A">
      <w:pPr>
        <w:ind w:left="720"/>
        <w:rPr>
          <w:sz w:val="16"/>
        </w:rPr>
      </w:pPr>
      <w:r w:rsidRPr="009269A5">
        <w:rPr>
          <w:sz w:val="16"/>
        </w:rPr>
        <w:tab/>
      </w:r>
      <w:r w:rsidRPr="009269A5">
        <w:rPr>
          <w:sz w:val="16"/>
        </w:rPr>
        <w:tab/>
      </w:r>
      <w:r w:rsidRPr="009269A5">
        <w:rPr>
          <w:sz w:val="16"/>
        </w:rPr>
        <w:tab/>
      </w:r>
      <w:r w:rsidRPr="009269A5">
        <w:rPr>
          <w:sz w:val="16"/>
        </w:rPr>
        <w:tab/>
      </w:r>
      <w:r w:rsidRPr="009269A5">
        <w:rPr>
          <w:sz w:val="16"/>
        </w:rPr>
        <w:tab/>
      </w:r>
      <w:r w:rsidRPr="009269A5">
        <w:rPr>
          <w:sz w:val="16"/>
        </w:rPr>
        <w:tab/>
        <w:t>firmo in sedežem bančnega komitenta)</w:t>
      </w:r>
    </w:p>
    <w:p w14:paraId="0C05F224" w14:textId="77777777" w:rsidR="00EF0398" w:rsidRDefault="00EF0398" w:rsidP="00EF0398">
      <w:pPr>
        <w:jc w:val="left"/>
      </w:pPr>
    </w:p>
    <w:p w14:paraId="5B26F4EA" w14:textId="77777777" w:rsidR="00EF0398" w:rsidRDefault="00EF0398" w:rsidP="00EF0398">
      <w:pPr>
        <w:jc w:val="left"/>
      </w:pPr>
    </w:p>
    <w:p w14:paraId="008EAACD" w14:textId="77777777" w:rsidR="00EF0398" w:rsidRDefault="00EF0398" w:rsidP="00EF0398">
      <w:pPr>
        <w:jc w:val="left"/>
      </w:pPr>
    </w:p>
    <w:p w14:paraId="7C3B1C43" w14:textId="77777777" w:rsidR="004D59F1" w:rsidRDefault="004D59F1" w:rsidP="00EF0398">
      <w:pPr>
        <w:jc w:val="left"/>
      </w:pPr>
      <w:r>
        <w:br w:type="page"/>
      </w:r>
    </w:p>
    <w:p w14:paraId="02B8337A" w14:textId="77777777" w:rsidR="009269A5" w:rsidRDefault="009269A5" w:rsidP="009269A5">
      <w:pPr>
        <w:pStyle w:val="Naslov2"/>
      </w:pPr>
      <w:bookmarkStart w:id="29" w:name="_Toc127122019"/>
      <w:r>
        <w:t>Obrazec št. 1</w:t>
      </w:r>
      <w:r w:rsidR="00D24151">
        <w:t>5</w:t>
      </w:r>
      <w:r>
        <w:t xml:space="preserve"> - Vzorec menične izjave kot zavarovanja za dobro izvedbo</w:t>
      </w:r>
      <w:r>
        <w:rPr>
          <w:rStyle w:val="Sprotnaopomba-sklic"/>
        </w:rPr>
        <w:footnoteReference w:id="28"/>
      </w:r>
      <w:bookmarkEnd w:id="29"/>
      <w:r>
        <w:t xml:space="preserve"> </w:t>
      </w:r>
    </w:p>
    <w:p w14:paraId="6F9B7502" w14:textId="77777777" w:rsidR="009269A5" w:rsidRDefault="009269A5" w:rsidP="009269A5">
      <w:pPr>
        <w:jc w:val="left"/>
        <w:rPr>
          <w:rFonts w:ascii="Calibri" w:hAnsi="Calibri" w:cs="Calibri"/>
        </w:rPr>
      </w:pPr>
    </w:p>
    <w:p w14:paraId="39E4B595" w14:textId="77777777" w:rsidR="009269A5" w:rsidRPr="0000669B" w:rsidRDefault="009269A5" w:rsidP="009269A5">
      <w:pPr>
        <w:jc w:val="left"/>
        <w:rPr>
          <w:rFonts w:ascii="Calibri" w:hAnsi="Calibri" w:cs="Calibri"/>
        </w:rPr>
      </w:pPr>
      <w:r w:rsidRPr="0000669B">
        <w:rPr>
          <w:rFonts w:ascii="Calibri" w:hAnsi="Calibri" w:cs="Calibri"/>
        </w:rPr>
        <w:t>__________________</w:t>
      </w:r>
    </w:p>
    <w:p w14:paraId="1616D63F" w14:textId="77777777" w:rsidR="009269A5" w:rsidRPr="009269A5" w:rsidRDefault="009269A5" w:rsidP="009269A5">
      <w:r w:rsidRPr="009269A5">
        <w:t>__________________</w:t>
      </w:r>
    </w:p>
    <w:p w14:paraId="0525DC72" w14:textId="77777777" w:rsidR="009269A5" w:rsidRPr="009269A5" w:rsidRDefault="009269A5" w:rsidP="009269A5">
      <w:pPr>
        <w:rPr>
          <w:sz w:val="16"/>
        </w:rPr>
      </w:pPr>
      <w:r w:rsidRPr="009269A5">
        <w:rPr>
          <w:sz w:val="16"/>
        </w:rPr>
        <w:t>(firma in sedež/naslov izdajatelja menice)</w:t>
      </w:r>
      <w:r w:rsidRPr="009269A5">
        <w:rPr>
          <w:sz w:val="16"/>
        </w:rPr>
        <w:tab/>
      </w:r>
      <w:r w:rsidRPr="009269A5">
        <w:rPr>
          <w:sz w:val="16"/>
        </w:rPr>
        <w:tab/>
      </w:r>
    </w:p>
    <w:p w14:paraId="1886C5AD" w14:textId="77777777" w:rsidR="009269A5" w:rsidRPr="009269A5" w:rsidRDefault="009269A5" w:rsidP="009269A5"/>
    <w:p w14:paraId="055A4389" w14:textId="77777777" w:rsidR="009269A5" w:rsidRPr="009269A5" w:rsidRDefault="009269A5" w:rsidP="009269A5">
      <w:r w:rsidRPr="009269A5">
        <w:t>__________, __________________</w:t>
      </w:r>
    </w:p>
    <w:p w14:paraId="72DD8F65" w14:textId="77777777" w:rsidR="009269A5" w:rsidRPr="009269A5" w:rsidRDefault="009269A5" w:rsidP="009269A5">
      <w:pPr>
        <w:rPr>
          <w:sz w:val="16"/>
        </w:rPr>
      </w:pPr>
      <w:r w:rsidRPr="009269A5">
        <w:rPr>
          <w:sz w:val="16"/>
        </w:rPr>
        <w:t>(kraj in datum izdaje menične izjave in pooblastila)</w:t>
      </w:r>
    </w:p>
    <w:p w14:paraId="38D31179" w14:textId="77777777" w:rsidR="009269A5" w:rsidRPr="009269A5" w:rsidRDefault="009269A5" w:rsidP="009269A5"/>
    <w:p w14:paraId="14522B7F" w14:textId="77777777" w:rsidR="009269A5" w:rsidRPr="009269A5" w:rsidRDefault="009269A5" w:rsidP="009269A5"/>
    <w:p w14:paraId="2F5B6720" w14:textId="77777777" w:rsidR="009269A5" w:rsidRPr="009269A5" w:rsidRDefault="009269A5" w:rsidP="009269A5">
      <w:pPr>
        <w:jc w:val="center"/>
        <w:rPr>
          <w:b/>
        </w:rPr>
      </w:pPr>
      <w:r w:rsidRPr="009269A5">
        <w:rPr>
          <w:b/>
        </w:rPr>
        <w:t>MENIČNA IZJAVA s pooblastilom za unovčenje menice</w:t>
      </w:r>
    </w:p>
    <w:p w14:paraId="6090151C" w14:textId="77777777" w:rsidR="009269A5" w:rsidRPr="009269A5" w:rsidRDefault="009269A5" w:rsidP="009269A5"/>
    <w:p w14:paraId="1286AEE3" w14:textId="558FF5C3" w:rsidR="009269A5" w:rsidRPr="009269A5" w:rsidRDefault="009269A5" w:rsidP="001C0B23">
      <w:pPr>
        <w:numPr>
          <w:ilvl w:val="0"/>
          <w:numId w:val="25"/>
        </w:numPr>
      </w:pPr>
      <w:r w:rsidRPr="009269A5">
        <w:t xml:space="preserve">Za zavarovanje </w:t>
      </w:r>
      <w:r>
        <w:t>dobre izvedbe obveznosti po naši</w:t>
      </w:r>
      <w:r w:rsidRPr="009269A5">
        <w:t xml:space="preserve"> ponudb</w:t>
      </w:r>
      <w:r>
        <w:t>i</w:t>
      </w:r>
      <w:r w:rsidRPr="009269A5">
        <w:t xml:space="preserve"> št. _____________ z dne _________ za v postopku javnega naročila </w:t>
      </w:r>
      <w:r w:rsidRPr="009269A5">
        <w:rPr>
          <w:bCs/>
        </w:rPr>
        <w:t>»</w:t>
      </w:r>
      <w:r w:rsidR="00633E90">
        <w:rPr>
          <w:rFonts w:cs="Tahoma"/>
          <w:szCs w:val="18"/>
        </w:rPr>
        <w:t xml:space="preserve">SEČNJA, SPRAVILO, ŽAGANJE IN TRANSPORT LESA NA OBMOČJU GOZDOV V LASTI OBČINE KOČEVJE </w:t>
      </w:r>
      <w:r w:rsidR="00155EFA">
        <w:rPr>
          <w:rFonts w:cs="Tahoma"/>
          <w:szCs w:val="18"/>
        </w:rPr>
        <w:t>2023-2025</w:t>
      </w:r>
      <w:r w:rsidRPr="009269A5">
        <w:rPr>
          <w:bCs/>
        </w:rPr>
        <w:t>«</w:t>
      </w:r>
      <w:r w:rsidRPr="009269A5">
        <w:t xml:space="preserve"> (objava na Portalu javnih naročil pod oznako JN ___________ z dne ______________) izročamo naročniku </w:t>
      </w:r>
      <w:r w:rsidR="00A653D9">
        <w:t xml:space="preserve">Kočevski les d.o.o., Trata XIV 6a, 1330 Kočevje </w:t>
      </w:r>
      <w:r>
        <w:t>tri</w:t>
      </w:r>
      <w:r w:rsidRPr="009269A5">
        <w:t xml:space="preserve"> (</w:t>
      </w:r>
      <w:r>
        <w:t>3</w:t>
      </w:r>
      <w:r w:rsidRPr="009269A5">
        <w:t>) bianco menic</w:t>
      </w:r>
      <w:r>
        <w:t>e za vsak odprt transakcijski račun</w:t>
      </w:r>
      <w:r w:rsidRPr="009269A5">
        <w:t>, ki so jih podpisale pooblaščene osebe:</w:t>
      </w:r>
    </w:p>
    <w:p w14:paraId="53EFFA87" w14:textId="77777777" w:rsidR="009269A5" w:rsidRPr="009269A5" w:rsidRDefault="009269A5" w:rsidP="009269A5">
      <w:r w:rsidRPr="009269A5">
        <w:t>_____________________</w:t>
      </w:r>
      <w:r w:rsidRPr="009269A5">
        <w:tab/>
        <w:t>_____________________________</w:t>
      </w:r>
      <w:r w:rsidRPr="009269A5">
        <w:tab/>
        <w:t>____________________</w:t>
      </w:r>
    </w:p>
    <w:p w14:paraId="386AF27F" w14:textId="77777777" w:rsidR="009269A5" w:rsidRPr="009269A5" w:rsidRDefault="009269A5" w:rsidP="009269A5">
      <w:pPr>
        <w:rPr>
          <w:sz w:val="16"/>
        </w:rPr>
      </w:pPr>
      <w:r w:rsidRPr="009269A5">
        <w:rPr>
          <w:sz w:val="16"/>
        </w:rPr>
        <w:t>(ime in priimek pooblaščenca)</w:t>
      </w:r>
      <w:r w:rsidRPr="009269A5">
        <w:rPr>
          <w:sz w:val="16"/>
        </w:rPr>
        <w:tab/>
        <w:t>(delovno mesto pooblaščenca)</w:t>
      </w:r>
      <w:r w:rsidRPr="009269A5">
        <w:rPr>
          <w:sz w:val="16"/>
        </w:rPr>
        <w:tab/>
      </w:r>
      <w:r w:rsidRPr="009269A5">
        <w:rPr>
          <w:sz w:val="16"/>
        </w:rPr>
        <w:tab/>
        <w:t>(podpis)</w:t>
      </w:r>
    </w:p>
    <w:p w14:paraId="79E5C9BA" w14:textId="77777777" w:rsidR="009269A5" w:rsidRDefault="009269A5" w:rsidP="009269A5"/>
    <w:p w14:paraId="7F78CB5E" w14:textId="77777777" w:rsidR="009269A5" w:rsidRPr="009269A5" w:rsidRDefault="009269A5" w:rsidP="009269A5">
      <w:r w:rsidRPr="009269A5">
        <w:t>Podpisniki so pooblaščeni za podpisovanje – izdajanje menic.</w:t>
      </w:r>
    </w:p>
    <w:p w14:paraId="581EDD71" w14:textId="77777777" w:rsidR="009269A5" w:rsidRPr="009269A5" w:rsidRDefault="009269A5" w:rsidP="009269A5"/>
    <w:p w14:paraId="3322217A" w14:textId="77777777" w:rsidR="009269A5" w:rsidRPr="009269A5" w:rsidRDefault="009269A5" w:rsidP="001C0B23">
      <w:pPr>
        <w:numPr>
          <w:ilvl w:val="0"/>
          <w:numId w:val="25"/>
        </w:numPr>
      </w:pPr>
      <w:r w:rsidRPr="009269A5">
        <w:t xml:space="preserve">Pooblaščamo naročnika, da do višine </w:t>
      </w:r>
      <w:r w:rsidR="008E735C">
        <w:t>_____________</w:t>
      </w:r>
      <w:r w:rsidRPr="009269A5">
        <w:t xml:space="preserve">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v naslednjih primerih:</w:t>
      </w:r>
    </w:p>
    <w:p w14:paraId="3F6B0E9A" w14:textId="77777777" w:rsidR="009269A5" w:rsidRDefault="009269A5" w:rsidP="001C0B23">
      <w:pPr>
        <w:pStyle w:val="Odstavekseznama"/>
        <w:numPr>
          <w:ilvl w:val="0"/>
          <w:numId w:val="13"/>
        </w:numPr>
        <w:ind w:left="993"/>
      </w:pPr>
      <w:r>
        <w:t xml:space="preserve">če izbrani ponudnik (izvajalec) svojih obveznosti do naročnika v obdobju veljavnosti okvirnega sporazuma ne izvaja skladno z zahtevami naročnika iz dokumentacije v zvezi z oddajo javnega naročila oziroma v posameznem vabilu k dajanju ponudb, v zahtevani kvaliteti, obsegu in rokih, ali </w:t>
      </w:r>
    </w:p>
    <w:p w14:paraId="091BF627" w14:textId="77777777" w:rsidR="009269A5" w:rsidRDefault="009269A5" w:rsidP="001C0B23">
      <w:pPr>
        <w:pStyle w:val="Odstavekseznama"/>
        <w:numPr>
          <w:ilvl w:val="0"/>
          <w:numId w:val="13"/>
        </w:numPr>
        <w:ind w:left="993"/>
      </w:pPr>
      <w:r>
        <w:t>v primeru, da izbrani ponudnik (izvajalec) po svoji krivdi odstopi od okvirnega sporazuma, ali</w:t>
      </w:r>
    </w:p>
    <w:p w14:paraId="10BEDF3B" w14:textId="77777777" w:rsidR="009269A5" w:rsidRDefault="009269A5" w:rsidP="001C0B23">
      <w:pPr>
        <w:pStyle w:val="Odstavekseznama"/>
        <w:numPr>
          <w:ilvl w:val="0"/>
          <w:numId w:val="13"/>
        </w:numPr>
        <w:ind w:left="993"/>
      </w:pPr>
      <w:r>
        <w:t xml:space="preserve">v primeru, da naročnik po krivdi izbranega ponudnika (izvajalca) odstopi od okvirnega sporazuma ali </w:t>
      </w:r>
    </w:p>
    <w:p w14:paraId="0586A298" w14:textId="77777777" w:rsidR="009269A5" w:rsidRDefault="009269A5" w:rsidP="001C0B23">
      <w:pPr>
        <w:pStyle w:val="Odstavekseznama"/>
        <w:numPr>
          <w:ilvl w:val="0"/>
          <w:numId w:val="13"/>
        </w:numPr>
        <w:ind w:left="993"/>
      </w:pPr>
      <w:r>
        <w:t xml:space="preserve">v primeru, da izbrani ponudnik (izvajalec) krši določila okvirnega sporazuma. </w:t>
      </w:r>
    </w:p>
    <w:p w14:paraId="191851A0" w14:textId="77777777" w:rsidR="009269A5" w:rsidRPr="009269A5" w:rsidRDefault="009269A5" w:rsidP="00635FFC">
      <w:pPr>
        <w:ind w:left="709"/>
      </w:pPr>
      <w:r w:rsidRPr="009269A5">
        <w:t>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550027A3" w14:textId="77777777" w:rsidR="009269A5" w:rsidRPr="009269A5" w:rsidRDefault="009269A5" w:rsidP="001C0B23">
      <w:pPr>
        <w:numPr>
          <w:ilvl w:val="0"/>
          <w:numId w:val="25"/>
        </w:numPr>
      </w:pPr>
      <w:r w:rsidRPr="009269A5">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14:paraId="01FD811E" w14:textId="77777777" w:rsidR="009269A5" w:rsidRPr="009269A5" w:rsidRDefault="009269A5" w:rsidP="001C0B23">
      <w:pPr>
        <w:numPr>
          <w:ilvl w:val="0"/>
          <w:numId w:val="25"/>
        </w:numPr>
      </w:pPr>
      <w:r w:rsidRPr="009269A5">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sidRPr="009269A5">
        <w:t>domicilat</w:t>
      </w:r>
      <w:proofErr w:type="spellEnd"/>
      <w:r w:rsidRPr="009269A5">
        <w:t xml:space="preserv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sidRPr="009269A5">
        <w:t>domicilatom</w:t>
      </w:r>
      <w:proofErr w:type="spellEnd"/>
      <w:r w:rsidRPr="009269A5">
        <w:t>.</w:t>
      </w:r>
    </w:p>
    <w:p w14:paraId="754F1AC3" w14:textId="77777777" w:rsidR="009269A5" w:rsidRPr="009269A5" w:rsidRDefault="009269A5" w:rsidP="001C0B23">
      <w:pPr>
        <w:numPr>
          <w:ilvl w:val="0"/>
          <w:numId w:val="25"/>
        </w:numPr>
      </w:pPr>
      <w:r w:rsidRPr="009269A5">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0C2A5A76" w14:textId="77777777" w:rsidR="006A5D7D" w:rsidRDefault="009269A5" w:rsidP="006A5D7D">
      <w:pPr>
        <w:pStyle w:val="Odstavekseznama"/>
        <w:numPr>
          <w:ilvl w:val="0"/>
          <w:numId w:val="25"/>
        </w:numPr>
      </w:pPr>
      <w:r w:rsidRPr="009269A5">
        <w:t xml:space="preserve">Ta menična izjava je podpisana v dveh enakovrednih izvodih, ki se izročita naročniku. Prvi izvod se predloži </w:t>
      </w:r>
      <w:proofErr w:type="spellStart"/>
      <w:r w:rsidRPr="009269A5">
        <w:t>domicilatu</w:t>
      </w:r>
      <w:proofErr w:type="spellEnd"/>
      <w:r w:rsidRPr="009269A5">
        <w:t>, to je tisti poslovni banki, pri kateri imamo odprt transakcijski račun.</w:t>
      </w:r>
    </w:p>
    <w:p w14:paraId="09A07F8B" w14:textId="6D8D844F" w:rsidR="009269A5" w:rsidRDefault="009269A5" w:rsidP="006A5D7D">
      <w:pPr>
        <w:pStyle w:val="Odstavekseznama"/>
        <w:numPr>
          <w:ilvl w:val="0"/>
          <w:numId w:val="25"/>
        </w:numPr>
      </w:pPr>
      <w:r w:rsidRPr="009269A5">
        <w:t xml:space="preserve">Naročnik bo, po prenehanju pogojev za unovčitev garancije za </w:t>
      </w:r>
      <w:r w:rsidR="006A5D7D">
        <w:t>zavarovanje dobre izvedbe</w:t>
      </w:r>
      <w:r w:rsidRPr="009269A5">
        <w:t>, vrnil neuporabljene bianco menice z menico in pooblastilom za unovčenje.</w:t>
      </w:r>
    </w:p>
    <w:p w14:paraId="6D49A25A" w14:textId="77777777" w:rsidR="009269A5" w:rsidRPr="009269A5" w:rsidRDefault="009269A5" w:rsidP="009269A5">
      <w:pPr>
        <w:ind w:left="720"/>
      </w:pPr>
    </w:p>
    <w:p w14:paraId="3CE65300" w14:textId="77777777" w:rsidR="009269A5" w:rsidRPr="009269A5" w:rsidRDefault="009269A5" w:rsidP="009269A5">
      <w:pPr>
        <w:ind w:left="720"/>
      </w:pPr>
      <w:r w:rsidRPr="009269A5">
        <w:tab/>
      </w:r>
      <w:r w:rsidRPr="009269A5">
        <w:tab/>
      </w:r>
      <w:r w:rsidRPr="009269A5">
        <w:tab/>
      </w:r>
      <w:r w:rsidRPr="009269A5">
        <w:tab/>
      </w:r>
      <w:r w:rsidRPr="009269A5">
        <w:tab/>
      </w:r>
      <w:r w:rsidRPr="009269A5">
        <w:tab/>
        <w:t>____________________________</w:t>
      </w:r>
    </w:p>
    <w:p w14:paraId="6B0B0E06" w14:textId="77777777" w:rsidR="009269A5" w:rsidRPr="009269A5" w:rsidRDefault="009269A5" w:rsidP="009269A5">
      <w:pPr>
        <w:ind w:left="720"/>
        <w:rPr>
          <w:sz w:val="16"/>
        </w:rPr>
      </w:pPr>
      <w:r w:rsidRPr="009269A5">
        <w:rPr>
          <w:sz w:val="16"/>
        </w:rPr>
        <w:tab/>
      </w:r>
      <w:r w:rsidRPr="009269A5">
        <w:rPr>
          <w:sz w:val="16"/>
        </w:rPr>
        <w:tab/>
      </w:r>
      <w:r w:rsidRPr="009269A5">
        <w:rPr>
          <w:sz w:val="16"/>
        </w:rPr>
        <w:tab/>
      </w:r>
      <w:r w:rsidRPr="009269A5">
        <w:rPr>
          <w:sz w:val="16"/>
        </w:rPr>
        <w:tab/>
      </w:r>
      <w:r w:rsidRPr="009269A5">
        <w:rPr>
          <w:sz w:val="16"/>
        </w:rPr>
        <w:tab/>
      </w:r>
      <w:r w:rsidRPr="009269A5">
        <w:rPr>
          <w:sz w:val="16"/>
        </w:rPr>
        <w:tab/>
        <w:t>(podpis zakonitega zastopnika)</w:t>
      </w:r>
    </w:p>
    <w:p w14:paraId="2225F305" w14:textId="77777777" w:rsidR="009269A5" w:rsidRPr="009269A5" w:rsidRDefault="009269A5" w:rsidP="009269A5">
      <w:pPr>
        <w:ind w:left="720"/>
        <w:rPr>
          <w:sz w:val="16"/>
        </w:rPr>
      </w:pPr>
      <w:r w:rsidRPr="009269A5">
        <w:rPr>
          <w:sz w:val="16"/>
        </w:rPr>
        <w:tab/>
      </w:r>
      <w:r w:rsidRPr="009269A5">
        <w:rPr>
          <w:sz w:val="16"/>
        </w:rPr>
        <w:tab/>
      </w:r>
      <w:r w:rsidRPr="009269A5">
        <w:rPr>
          <w:sz w:val="16"/>
        </w:rPr>
        <w:tab/>
      </w:r>
      <w:r w:rsidRPr="009269A5">
        <w:rPr>
          <w:sz w:val="16"/>
        </w:rPr>
        <w:tab/>
      </w:r>
      <w:r w:rsidRPr="009269A5">
        <w:rPr>
          <w:sz w:val="16"/>
        </w:rPr>
        <w:tab/>
      </w:r>
      <w:r w:rsidRPr="009269A5">
        <w:rPr>
          <w:sz w:val="16"/>
        </w:rPr>
        <w:tab/>
      </w:r>
      <w:r w:rsidRPr="009269A5">
        <w:rPr>
          <w:sz w:val="16"/>
        </w:rPr>
        <w:tab/>
      </w:r>
      <w:r w:rsidRPr="009269A5">
        <w:rPr>
          <w:sz w:val="16"/>
        </w:rPr>
        <w:tab/>
        <w:t>In</w:t>
      </w:r>
    </w:p>
    <w:p w14:paraId="24E8BD97" w14:textId="77777777" w:rsidR="009269A5" w:rsidRPr="009269A5" w:rsidRDefault="009269A5" w:rsidP="009269A5">
      <w:pPr>
        <w:ind w:left="4260" w:firstLine="696"/>
        <w:rPr>
          <w:sz w:val="16"/>
        </w:rPr>
      </w:pPr>
      <w:r w:rsidRPr="009269A5">
        <w:rPr>
          <w:sz w:val="16"/>
        </w:rPr>
        <w:t>(odtisnjena štampiljka z imenom/</w:t>
      </w:r>
    </w:p>
    <w:p w14:paraId="0FBE1B3B" w14:textId="77777777" w:rsidR="00293BA9" w:rsidRDefault="009269A5" w:rsidP="00291BEB">
      <w:pPr>
        <w:ind w:left="720"/>
        <w:rPr>
          <w:sz w:val="16"/>
        </w:rPr>
      </w:pPr>
      <w:r w:rsidRPr="009269A5">
        <w:rPr>
          <w:sz w:val="16"/>
        </w:rPr>
        <w:tab/>
      </w:r>
      <w:r w:rsidRPr="009269A5">
        <w:rPr>
          <w:sz w:val="16"/>
        </w:rPr>
        <w:tab/>
      </w:r>
      <w:r w:rsidRPr="009269A5">
        <w:rPr>
          <w:sz w:val="16"/>
        </w:rPr>
        <w:tab/>
      </w:r>
      <w:r w:rsidRPr="009269A5">
        <w:rPr>
          <w:sz w:val="16"/>
        </w:rPr>
        <w:tab/>
      </w:r>
      <w:r w:rsidRPr="009269A5">
        <w:rPr>
          <w:sz w:val="16"/>
        </w:rPr>
        <w:tab/>
      </w:r>
      <w:r w:rsidRPr="009269A5">
        <w:rPr>
          <w:sz w:val="16"/>
        </w:rPr>
        <w:tab/>
        <w:t>fir</w:t>
      </w:r>
      <w:r w:rsidR="00293BA9">
        <w:rPr>
          <w:sz w:val="16"/>
        </w:rPr>
        <w:t>mo in sedežem bančnega komitenta</w:t>
      </w:r>
    </w:p>
    <w:p w14:paraId="0B2763F4" w14:textId="77777777" w:rsidR="00761496" w:rsidRPr="008E735C" w:rsidRDefault="00761496" w:rsidP="00291BEB">
      <w:pPr>
        <w:ind w:left="720"/>
        <w:rPr>
          <w:sz w:val="16"/>
        </w:rPr>
        <w:sectPr w:rsidR="00761496" w:rsidRPr="008E735C" w:rsidSect="000F1EE6">
          <w:footnotePr>
            <w:numStart w:val="14"/>
          </w:footnotePr>
          <w:type w:val="continuous"/>
          <w:pgSz w:w="11906" w:h="16838"/>
          <w:pgMar w:top="1843" w:right="1700" w:bottom="1417" w:left="1417" w:header="566" w:footer="708" w:gutter="0"/>
          <w:pgNumType w:start="69"/>
          <w:cols w:space="708"/>
          <w:titlePg/>
          <w:docGrid w:linePitch="360"/>
        </w:sectPr>
      </w:pPr>
    </w:p>
    <w:p w14:paraId="01323FFE" w14:textId="77777777" w:rsidR="00291BEB" w:rsidRPr="00291BEB" w:rsidRDefault="00291BEB" w:rsidP="00291BEB"/>
    <w:sectPr w:rsidR="00291BEB" w:rsidRPr="00291BEB" w:rsidSect="003755EE">
      <w:headerReference w:type="even" r:id="rId12"/>
      <w:headerReference w:type="default" r:id="rId13"/>
      <w:footerReference w:type="default" r:id="rId14"/>
      <w:headerReference w:type="first" r:id="rId15"/>
      <w:footerReference w:type="first" r:id="rId16"/>
      <w:pgSz w:w="11906" w:h="16838"/>
      <w:pgMar w:top="1843" w:right="1700" w:bottom="1417" w:left="1417" w:header="566"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CF486" w14:textId="77777777" w:rsidR="00275B12" w:rsidRDefault="00275B12" w:rsidP="00F23755">
      <w:r>
        <w:separator/>
      </w:r>
    </w:p>
  </w:endnote>
  <w:endnote w:type="continuationSeparator" w:id="0">
    <w:p w14:paraId="3670EB27" w14:textId="77777777" w:rsidR="00275B12" w:rsidRDefault="00275B12" w:rsidP="00F23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0"/>
      </w:rPr>
      <w:id w:val="-944761672"/>
      <w:docPartObj>
        <w:docPartGallery w:val="Page Numbers (Bottom of Page)"/>
        <w:docPartUnique/>
      </w:docPartObj>
    </w:sdtPr>
    <w:sdtContent>
      <w:sdt>
        <w:sdtPr>
          <w:rPr>
            <w:szCs w:val="20"/>
          </w:rPr>
          <w:id w:val="-1769616900"/>
          <w:docPartObj>
            <w:docPartGallery w:val="Page Numbers (Top of Page)"/>
            <w:docPartUnique/>
          </w:docPartObj>
        </w:sdtPr>
        <w:sdtContent>
          <w:p w14:paraId="4CF187D9" w14:textId="696E55E5" w:rsidR="00EA092E" w:rsidRPr="00EA092E" w:rsidRDefault="00EA092E">
            <w:pPr>
              <w:pStyle w:val="Noga"/>
              <w:jc w:val="right"/>
              <w:rPr>
                <w:szCs w:val="20"/>
              </w:rPr>
            </w:pPr>
            <w:r w:rsidRPr="00EA092E">
              <w:rPr>
                <w:szCs w:val="20"/>
              </w:rPr>
              <w:t xml:space="preserve">Stran </w:t>
            </w:r>
            <w:r w:rsidRPr="00EA092E">
              <w:rPr>
                <w:szCs w:val="20"/>
              </w:rPr>
              <w:fldChar w:fldCharType="begin"/>
            </w:r>
            <w:r w:rsidRPr="00EA092E">
              <w:rPr>
                <w:szCs w:val="20"/>
              </w:rPr>
              <w:instrText>PAGE</w:instrText>
            </w:r>
            <w:r w:rsidRPr="00EA092E">
              <w:rPr>
                <w:szCs w:val="20"/>
              </w:rPr>
              <w:fldChar w:fldCharType="separate"/>
            </w:r>
            <w:r w:rsidRPr="00EA092E">
              <w:rPr>
                <w:szCs w:val="20"/>
              </w:rPr>
              <w:t>2</w:t>
            </w:r>
            <w:r w:rsidRPr="00EA092E">
              <w:rPr>
                <w:szCs w:val="20"/>
              </w:rPr>
              <w:fldChar w:fldCharType="end"/>
            </w:r>
            <w:r w:rsidRPr="00EA092E">
              <w:rPr>
                <w:szCs w:val="20"/>
              </w:rPr>
              <w:t xml:space="preserve"> od </w:t>
            </w:r>
            <w:r w:rsidR="000F1EE6">
              <w:rPr>
                <w:szCs w:val="20"/>
              </w:rPr>
              <w:t>97</w:t>
            </w:r>
          </w:p>
        </w:sdtContent>
      </w:sdt>
    </w:sdtContent>
  </w:sdt>
  <w:p w14:paraId="41FF0717" w14:textId="77777777" w:rsidR="00892AFD" w:rsidRPr="00EA092E" w:rsidRDefault="00892AFD">
    <w:pPr>
      <w:pStyle w:val="Noga"/>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002DB" w14:textId="77777777" w:rsidR="00892AFD" w:rsidRDefault="00892AFD" w:rsidP="00F23755">
    <w:pPr>
      <w:pStyle w:val="Noga"/>
    </w:pPr>
    <w:r>
      <w:rPr>
        <w:noProof/>
        <w:lang w:eastAsia="sl-S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5440" w14:textId="77777777" w:rsidR="00892AFD" w:rsidRPr="00C0328C" w:rsidRDefault="00892AFD" w:rsidP="00C0328C">
    <w:pPr>
      <w:pStyle w:val="Noga"/>
      <w:jc w:val="right"/>
      <w:rPr>
        <w:sz w:val="18"/>
        <w:szCs w:val="18"/>
      </w:rPr>
    </w:pPr>
    <w:r w:rsidRPr="00C0328C">
      <w:rPr>
        <w:sz w:val="18"/>
        <w:szCs w:val="18"/>
      </w:rPr>
      <w:t xml:space="preserve">Stran </w:t>
    </w:r>
    <w:r w:rsidRPr="00C0328C">
      <w:rPr>
        <w:bCs/>
        <w:sz w:val="18"/>
        <w:szCs w:val="18"/>
      </w:rPr>
      <w:fldChar w:fldCharType="begin"/>
    </w:r>
    <w:r w:rsidRPr="00C0328C">
      <w:rPr>
        <w:bCs/>
        <w:sz w:val="18"/>
        <w:szCs w:val="18"/>
      </w:rPr>
      <w:instrText>PAGE  \* Arabic  \* MERGEFORMAT</w:instrText>
    </w:r>
    <w:r w:rsidRPr="00C0328C">
      <w:rPr>
        <w:bCs/>
        <w:sz w:val="18"/>
        <w:szCs w:val="18"/>
      </w:rPr>
      <w:fldChar w:fldCharType="separate"/>
    </w:r>
    <w:r>
      <w:rPr>
        <w:bCs/>
        <w:noProof/>
        <w:sz w:val="18"/>
        <w:szCs w:val="18"/>
      </w:rPr>
      <w:t>88</w:t>
    </w:r>
    <w:r w:rsidRPr="00C0328C">
      <w:rPr>
        <w:bCs/>
        <w:sz w:val="18"/>
        <w:szCs w:val="18"/>
      </w:rPr>
      <w:fldChar w:fldCharType="end"/>
    </w:r>
    <w:r w:rsidRPr="00C0328C">
      <w:rPr>
        <w:sz w:val="18"/>
        <w:szCs w:val="18"/>
      </w:rPr>
      <w:t xml:space="preserve"> od </w:t>
    </w:r>
    <w:fldSimple w:instr="NUMPAGES  \* Arabic  \* MERGEFORMAT">
      <w:r w:rsidRPr="00761496">
        <w:rPr>
          <w:bCs/>
          <w:noProof/>
          <w:sz w:val="18"/>
          <w:szCs w:val="18"/>
        </w:rPr>
        <w:t>93</w:t>
      </w:r>
    </w:fldSimple>
  </w:p>
  <w:p w14:paraId="4707CD87" w14:textId="77777777" w:rsidR="00892AFD" w:rsidRDefault="00892AF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374A4" w14:textId="77777777" w:rsidR="00892AFD" w:rsidRDefault="00892AFD" w:rsidP="00F23755">
    <w:pPr>
      <w:pStyle w:val="Noga"/>
    </w:pPr>
    <w:r>
      <w:rPr>
        <w:noProof/>
        <w:lang w:eastAsia="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7B35C" w14:textId="77777777" w:rsidR="00275B12" w:rsidRDefault="00275B12" w:rsidP="00F23755">
      <w:r>
        <w:separator/>
      </w:r>
    </w:p>
  </w:footnote>
  <w:footnote w:type="continuationSeparator" w:id="0">
    <w:p w14:paraId="3BA8B2E4" w14:textId="77777777" w:rsidR="00275B12" w:rsidRDefault="00275B12" w:rsidP="00F23755">
      <w:r>
        <w:continuationSeparator/>
      </w:r>
    </w:p>
  </w:footnote>
  <w:footnote w:id="1">
    <w:p w14:paraId="5AFE49BF" w14:textId="1A6DB36E" w:rsidR="00892AFD" w:rsidRPr="008933D9" w:rsidRDefault="00892AFD">
      <w:pPr>
        <w:pStyle w:val="Sprotnaopomba-besedilo"/>
        <w:rPr>
          <w:sz w:val="16"/>
          <w:szCs w:val="16"/>
        </w:rPr>
      </w:pPr>
      <w:r w:rsidRPr="008933D9">
        <w:rPr>
          <w:rStyle w:val="Sprotnaopomba-sklic"/>
          <w:sz w:val="16"/>
          <w:szCs w:val="16"/>
        </w:rPr>
        <w:footnoteRef/>
      </w:r>
      <w:r w:rsidRPr="008933D9">
        <w:rPr>
          <w:sz w:val="16"/>
          <w:szCs w:val="16"/>
        </w:rPr>
        <w:t xml:space="preserve"> Izpolniti, če se oddaja skupna ponudba</w:t>
      </w:r>
    </w:p>
  </w:footnote>
  <w:footnote w:id="2">
    <w:p w14:paraId="68601AFF" w14:textId="77777777" w:rsidR="00892AFD" w:rsidRDefault="00892AFD" w:rsidP="008933D9">
      <w:pPr>
        <w:pStyle w:val="Sprotnaopomba-besedilo"/>
      </w:pPr>
      <w:r w:rsidRPr="008933D9">
        <w:rPr>
          <w:rStyle w:val="Sprotnaopomba-sklic"/>
          <w:sz w:val="16"/>
          <w:szCs w:val="16"/>
        </w:rPr>
        <w:footnoteRef/>
      </w:r>
      <w:r w:rsidRPr="008933D9">
        <w:rPr>
          <w:sz w:val="16"/>
          <w:szCs w:val="16"/>
        </w:rPr>
        <w:t xml:space="preserve"> </w:t>
      </w:r>
      <w:r w:rsidRPr="008933D9">
        <w:rPr>
          <w:sz w:val="16"/>
          <w:szCs w:val="16"/>
        </w:rPr>
        <w:t>Izpolniti, če se bo naročilo izvajalo s podizvajalci</w:t>
      </w:r>
    </w:p>
  </w:footnote>
  <w:footnote w:id="3">
    <w:p w14:paraId="49F89715" w14:textId="3F8EC78D" w:rsidR="00892AFD" w:rsidRDefault="00892AFD" w:rsidP="007912D3">
      <w:pPr>
        <w:pStyle w:val="Sprotnaopomba-besedilo"/>
      </w:pPr>
      <w:r w:rsidRPr="00F55E12">
        <w:rPr>
          <w:rStyle w:val="Sprotnaopomba-sklic"/>
          <w:sz w:val="16"/>
        </w:rPr>
        <w:footnoteRef/>
      </w:r>
      <w:r w:rsidRPr="00F55E12">
        <w:rPr>
          <w:sz w:val="16"/>
        </w:rPr>
        <w:t xml:space="preserve"> </w:t>
      </w:r>
      <w:r w:rsidRPr="00F55E12">
        <w:rPr>
          <w:sz w:val="16"/>
        </w:rPr>
        <w:t xml:space="preserve">S podpisom ponudbe v sistemu eJN2 ponudnik avtomatično podpiše razpisni obrazec št. </w:t>
      </w:r>
      <w:r w:rsidR="00EA092E">
        <w:rPr>
          <w:sz w:val="16"/>
        </w:rPr>
        <w:t>2</w:t>
      </w:r>
      <w:r w:rsidRPr="00F55E12">
        <w:rPr>
          <w:sz w:val="16"/>
        </w:rPr>
        <w:t>. Ponudnik v razdelek »Predračun« naloži predmetni obrazec izključno v *.</w:t>
      </w:r>
      <w:proofErr w:type="spellStart"/>
      <w:r w:rsidRPr="00F55E12">
        <w:rPr>
          <w:sz w:val="16"/>
        </w:rPr>
        <w:t>pdf</w:t>
      </w:r>
      <w:proofErr w:type="spellEnd"/>
      <w:r w:rsidRPr="00F55E12">
        <w:rPr>
          <w:sz w:val="16"/>
        </w:rPr>
        <w:t xml:space="preserve"> formatu. Podatki iz predmetnega obrazca bodo javno objavljeni!</w:t>
      </w:r>
    </w:p>
  </w:footnote>
  <w:footnote w:id="4">
    <w:p w14:paraId="60C8D06D" w14:textId="77777777" w:rsidR="00892AFD" w:rsidRDefault="00892AFD">
      <w:pPr>
        <w:pStyle w:val="Sprotnaopomba-besedilo"/>
      </w:pPr>
      <w:r w:rsidRPr="003059F2">
        <w:rPr>
          <w:rStyle w:val="Sprotnaopomba-sklic"/>
          <w:sz w:val="16"/>
        </w:rPr>
        <w:footnoteRef/>
      </w:r>
      <w:r w:rsidRPr="003059F2">
        <w:rPr>
          <w:sz w:val="16"/>
        </w:rPr>
        <w:t xml:space="preserve"> </w:t>
      </w:r>
      <w:r w:rsidRPr="003059F2">
        <w:rPr>
          <w:sz w:val="16"/>
        </w:rPr>
        <w:t>Označiti s križcem</w:t>
      </w:r>
    </w:p>
  </w:footnote>
  <w:footnote w:id="5">
    <w:p w14:paraId="12F0D099" w14:textId="77777777" w:rsidR="00892AFD" w:rsidRPr="00651F29" w:rsidRDefault="00892AFD" w:rsidP="007912D3">
      <w:pPr>
        <w:pStyle w:val="Sprotnaopomba-besedilo"/>
        <w:rPr>
          <w:sz w:val="16"/>
        </w:rPr>
      </w:pPr>
      <w:r w:rsidRPr="00651F29">
        <w:rPr>
          <w:rStyle w:val="Sprotnaopomba-sklic"/>
          <w:sz w:val="16"/>
        </w:rPr>
        <w:footnoteRef/>
      </w:r>
      <w:r w:rsidRPr="00651F29">
        <w:rPr>
          <w:sz w:val="16"/>
        </w:rPr>
        <w:t xml:space="preserve"> </w:t>
      </w:r>
      <w:r>
        <w:rPr>
          <w:sz w:val="16"/>
        </w:rPr>
        <w:t>V</w:t>
      </w:r>
      <w:r w:rsidRPr="00651F29">
        <w:rPr>
          <w:sz w:val="16"/>
        </w:rPr>
        <w:t xml:space="preserve">pisati znesek, ki izhaja iz ponudbenega predračuna. </w:t>
      </w:r>
    </w:p>
  </w:footnote>
  <w:footnote w:id="6">
    <w:p w14:paraId="3B7F3FBF" w14:textId="77777777" w:rsidR="00892AFD" w:rsidRPr="00A92D69" w:rsidRDefault="00892AFD">
      <w:pPr>
        <w:pStyle w:val="Sprotnaopomba-besedilo"/>
        <w:rPr>
          <w:b/>
        </w:rPr>
      </w:pPr>
      <w:r w:rsidRPr="00A92D69">
        <w:rPr>
          <w:rStyle w:val="Sprotnaopomba-sklic"/>
          <w:b/>
          <w:sz w:val="16"/>
        </w:rPr>
        <w:footnoteRef/>
      </w:r>
      <w:r w:rsidRPr="00A92D69">
        <w:rPr>
          <w:b/>
          <w:sz w:val="16"/>
        </w:rPr>
        <w:t xml:space="preserve"> </w:t>
      </w:r>
      <w:r w:rsidRPr="00A92D69">
        <w:rPr>
          <w:b/>
          <w:sz w:val="16"/>
        </w:rPr>
        <w:t>Ponudniki naj bodo pozorni na maksimalno dopustno ceno, kot jo je določil naročnik.</w:t>
      </w:r>
    </w:p>
  </w:footnote>
  <w:footnote w:id="7">
    <w:p w14:paraId="1BBD44C7" w14:textId="77777777" w:rsidR="00892AFD" w:rsidRPr="00A92D69" w:rsidRDefault="00892AFD">
      <w:pPr>
        <w:pStyle w:val="Sprotnaopomba-besedilo"/>
        <w:rPr>
          <w:sz w:val="16"/>
          <w:szCs w:val="16"/>
        </w:rPr>
      </w:pPr>
      <w:r w:rsidRPr="00A92D69">
        <w:rPr>
          <w:rStyle w:val="Sprotnaopomba-sklic"/>
          <w:sz w:val="16"/>
          <w:szCs w:val="16"/>
        </w:rPr>
        <w:footnoteRef/>
      </w:r>
      <w:r w:rsidRPr="00A92D69">
        <w:rPr>
          <w:sz w:val="16"/>
          <w:szCs w:val="16"/>
        </w:rPr>
        <w:t xml:space="preserve"> </w:t>
      </w:r>
      <w:r w:rsidRPr="00A92D69">
        <w:rPr>
          <w:b/>
          <w:sz w:val="16"/>
          <w:szCs w:val="16"/>
        </w:rPr>
        <w:t>Ponudniki naj bodo pozorni na maksimalno dopustno ceno, kot jo je določil naročnik.</w:t>
      </w:r>
    </w:p>
  </w:footnote>
  <w:footnote w:id="8">
    <w:p w14:paraId="47043739" w14:textId="77777777" w:rsidR="00892AFD" w:rsidRPr="00A92D69" w:rsidRDefault="00892AFD">
      <w:pPr>
        <w:pStyle w:val="Sprotnaopomba-besedilo"/>
        <w:rPr>
          <w:sz w:val="16"/>
          <w:szCs w:val="16"/>
        </w:rPr>
      </w:pPr>
      <w:r w:rsidRPr="00A92D69">
        <w:rPr>
          <w:rStyle w:val="Sprotnaopomba-sklic"/>
          <w:sz w:val="16"/>
          <w:szCs w:val="16"/>
        </w:rPr>
        <w:footnoteRef/>
      </w:r>
      <w:r w:rsidRPr="00A92D69">
        <w:rPr>
          <w:sz w:val="16"/>
          <w:szCs w:val="16"/>
        </w:rPr>
        <w:t xml:space="preserve"> </w:t>
      </w:r>
      <w:r w:rsidRPr="00A92D69">
        <w:rPr>
          <w:b/>
          <w:sz w:val="16"/>
          <w:szCs w:val="16"/>
        </w:rPr>
        <w:t>Ponudniki naj bodo pozorni na maksimalno dopustno ceno, kot jo je določil naročnik.</w:t>
      </w:r>
    </w:p>
  </w:footnote>
  <w:footnote w:id="9">
    <w:p w14:paraId="07C750A4" w14:textId="77777777" w:rsidR="00892AFD" w:rsidRPr="00A92D69" w:rsidRDefault="00892AFD">
      <w:pPr>
        <w:pStyle w:val="Sprotnaopomba-besedilo"/>
        <w:rPr>
          <w:sz w:val="16"/>
          <w:szCs w:val="16"/>
        </w:rPr>
      </w:pPr>
      <w:r w:rsidRPr="00A92D69">
        <w:rPr>
          <w:rStyle w:val="Sprotnaopomba-sklic"/>
          <w:sz w:val="16"/>
          <w:szCs w:val="16"/>
        </w:rPr>
        <w:footnoteRef/>
      </w:r>
      <w:r w:rsidRPr="00A92D69">
        <w:rPr>
          <w:sz w:val="16"/>
          <w:szCs w:val="16"/>
        </w:rPr>
        <w:t xml:space="preserve"> </w:t>
      </w:r>
      <w:r w:rsidRPr="00A92D69">
        <w:rPr>
          <w:b/>
          <w:sz w:val="16"/>
          <w:szCs w:val="16"/>
        </w:rPr>
        <w:t>Ponudniki naj bodo pozorni na maksimalno dopustno ceno, kot jo je določil naročnik.</w:t>
      </w:r>
    </w:p>
  </w:footnote>
  <w:footnote w:id="10">
    <w:p w14:paraId="046D4945" w14:textId="77777777" w:rsidR="00892AFD" w:rsidRDefault="00892AFD">
      <w:pPr>
        <w:pStyle w:val="Sprotnaopomba-besedilo"/>
      </w:pPr>
      <w:r w:rsidRPr="00A92D69">
        <w:rPr>
          <w:rStyle w:val="Sprotnaopomba-sklic"/>
          <w:sz w:val="16"/>
          <w:szCs w:val="16"/>
        </w:rPr>
        <w:footnoteRef/>
      </w:r>
      <w:r w:rsidRPr="00A92D69">
        <w:rPr>
          <w:sz w:val="16"/>
          <w:szCs w:val="16"/>
        </w:rPr>
        <w:t xml:space="preserve"> </w:t>
      </w:r>
      <w:r w:rsidRPr="00A92D69">
        <w:rPr>
          <w:b/>
          <w:sz w:val="16"/>
          <w:szCs w:val="16"/>
        </w:rPr>
        <w:t>Ponudniki naj bodo pozorni na maksimalno dopustno ceno, kot jo je določil naročnik.</w:t>
      </w:r>
    </w:p>
  </w:footnote>
  <w:footnote w:id="11">
    <w:p w14:paraId="7FC920FB" w14:textId="77777777" w:rsidR="00892AFD" w:rsidRPr="00B15F35" w:rsidRDefault="00892AFD" w:rsidP="007912D3">
      <w:pPr>
        <w:pStyle w:val="Sprotnaopomba-besedilo"/>
        <w:rPr>
          <w:sz w:val="16"/>
        </w:rPr>
      </w:pPr>
      <w:r w:rsidRPr="00B15F35">
        <w:rPr>
          <w:rStyle w:val="Sprotnaopomba-sklic"/>
          <w:sz w:val="16"/>
        </w:rPr>
        <w:footnoteRef/>
      </w:r>
      <w:r w:rsidRPr="00B15F35">
        <w:rPr>
          <w:sz w:val="16"/>
        </w:rPr>
        <w:t xml:space="preserve"> </w:t>
      </w:r>
      <w:r>
        <w:rPr>
          <w:rFonts w:cs="Tahoma"/>
          <w:sz w:val="16"/>
          <w:szCs w:val="18"/>
        </w:rPr>
        <w:t>N</w:t>
      </w:r>
      <w:r w:rsidRPr="00B15F35">
        <w:rPr>
          <w:rFonts w:cs="Tahoma"/>
          <w:sz w:val="16"/>
          <w:szCs w:val="18"/>
        </w:rPr>
        <w:t>ajmanj štiri mesece od roka za predložitev ponudb</w:t>
      </w:r>
    </w:p>
  </w:footnote>
  <w:footnote w:id="12">
    <w:p w14:paraId="620339A3" w14:textId="77777777" w:rsidR="00892AFD" w:rsidRPr="00062B05" w:rsidRDefault="00892AFD">
      <w:pPr>
        <w:pStyle w:val="Sprotnaopomba-besedilo"/>
        <w:rPr>
          <w:sz w:val="16"/>
        </w:rPr>
      </w:pPr>
      <w:r w:rsidRPr="00062B05">
        <w:rPr>
          <w:rStyle w:val="Sprotnaopomba-sklic"/>
          <w:sz w:val="16"/>
        </w:rPr>
        <w:footnoteRef/>
      </w:r>
      <w:r w:rsidRPr="00062B05">
        <w:rPr>
          <w:sz w:val="16"/>
        </w:rPr>
        <w:t xml:space="preserve"> </w:t>
      </w:r>
      <w:r w:rsidRPr="00062B05">
        <w:rPr>
          <w:sz w:val="16"/>
        </w:rPr>
        <w:t>Priložiti toliko izvodov, kot je podizvajalcev</w:t>
      </w:r>
    </w:p>
  </w:footnote>
  <w:footnote w:id="13">
    <w:p w14:paraId="30C7172E" w14:textId="77777777" w:rsidR="00892AFD" w:rsidRDefault="00892AFD">
      <w:pPr>
        <w:pStyle w:val="Sprotnaopomba-besedilo"/>
      </w:pPr>
      <w:r w:rsidRPr="00062B05">
        <w:rPr>
          <w:rStyle w:val="Sprotnaopomba-sklic"/>
          <w:sz w:val="16"/>
        </w:rPr>
        <w:footnoteRef/>
      </w:r>
      <w:r w:rsidRPr="00062B05">
        <w:rPr>
          <w:sz w:val="16"/>
        </w:rPr>
        <w:t xml:space="preserve"> </w:t>
      </w:r>
      <w:r w:rsidRPr="00062B05">
        <w:rPr>
          <w:sz w:val="16"/>
        </w:rPr>
        <w:t>Ustrezno obkrožiti</w:t>
      </w:r>
    </w:p>
  </w:footnote>
  <w:footnote w:id="14">
    <w:p w14:paraId="60D107F1" w14:textId="77777777" w:rsidR="00892AFD" w:rsidRPr="00062B05" w:rsidRDefault="00892AFD">
      <w:pPr>
        <w:pStyle w:val="Sprotnaopomba-besedilo"/>
        <w:rPr>
          <w:sz w:val="16"/>
        </w:rPr>
      </w:pPr>
      <w:r w:rsidRPr="00062B05">
        <w:rPr>
          <w:rStyle w:val="Sprotnaopomba-sklic"/>
          <w:sz w:val="16"/>
        </w:rPr>
        <w:footnoteRef/>
      </w:r>
      <w:r w:rsidRPr="00062B05">
        <w:rPr>
          <w:sz w:val="16"/>
        </w:rPr>
        <w:t xml:space="preserve"> </w:t>
      </w:r>
      <w:r w:rsidRPr="00062B05">
        <w:rPr>
          <w:sz w:val="16"/>
        </w:rPr>
        <w:t xml:space="preserve">Priložiti toliko obrazcev, kot je </w:t>
      </w:r>
      <w:proofErr w:type="spellStart"/>
      <w:r w:rsidRPr="00062B05">
        <w:rPr>
          <w:sz w:val="16"/>
        </w:rPr>
        <w:t>soponudnikov</w:t>
      </w:r>
      <w:proofErr w:type="spellEnd"/>
      <w:r w:rsidRPr="00062B05">
        <w:rPr>
          <w:sz w:val="16"/>
        </w:rPr>
        <w:t>.</w:t>
      </w:r>
    </w:p>
  </w:footnote>
  <w:footnote w:id="15">
    <w:p w14:paraId="4E2A8649" w14:textId="77777777" w:rsidR="00892AFD" w:rsidRDefault="00892AFD">
      <w:pPr>
        <w:pStyle w:val="Sprotnaopomba-besedilo"/>
      </w:pPr>
      <w:r w:rsidRPr="00D21C1A">
        <w:rPr>
          <w:rStyle w:val="Sprotnaopomba-sklic"/>
          <w:sz w:val="16"/>
        </w:rPr>
        <w:footnoteRef/>
      </w:r>
      <w:r>
        <w:t xml:space="preserve"> </w:t>
      </w:r>
      <w:r w:rsidRPr="00522604">
        <w:rPr>
          <w:sz w:val="16"/>
        </w:rPr>
        <w:t>Obrazec izpolnijo</w:t>
      </w:r>
      <w:r>
        <w:rPr>
          <w:sz w:val="16"/>
        </w:rPr>
        <w:t xml:space="preserve"> in podpišejo</w:t>
      </w:r>
      <w:r w:rsidRPr="00522604">
        <w:rPr>
          <w:sz w:val="16"/>
        </w:rPr>
        <w:t xml:space="preserve"> vsi udeleženi gospodarski subjekti, tj. ponudnik, morebitni ponudniki v skupnem nastopu, podizvajalci</w:t>
      </w:r>
    </w:p>
  </w:footnote>
  <w:footnote w:id="16">
    <w:p w14:paraId="506E8146" w14:textId="77777777" w:rsidR="00892AFD" w:rsidRDefault="00892AFD">
      <w:pPr>
        <w:pStyle w:val="Sprotnaopomba-besedilo"/>
      </w:pPr>
      <w:r w:rsidRPr="00522604">
        <w:rPr>
          <w:rStyle w:val="Sprotnaopomba-sklic"/>
          <w:sz w:val="16"/>
        </w:rPr>
        <w:footnoteRef/>
      </w:r>
      <w:r w:rsidRPr="00522604">
        <w:rPr>
          <w:sz w:val="16"/>
        </w:rPr>
        <w:t xml:space="preserve"> </w:t>
      </w:r>
      <w:r w:rsidRPr="00522604">
        <w:rPr>
          <w:sz w:val="16"/>
        </w:rPr>
        <w:t>Obrazec izpolnijo vsi udeleženi gospodarski subjekti, tj. ponudnik, morebitni ponudniki v skupnem nastopu, podizvajalci</w:t>
      </w:r>
    </w:p>
  </w:footnote>
  <w:footnote w:id="17">
    <w:p w14:paraId="3A6243B4" w14:textId="77777777" w:rsidR="00892AFD" w:rsidRDefault="00892AFD">
      <w:pPr>
        <w:pStyle w:val="Sprotnaopomba-besedilo"/>
      </w:pPr>
      <w:r w:rsidRPr="00DF62C8">
        <w:rPr>
          <w:rStyle w:val="Sprotnaopomba-sklic"/>
          <w:sz w:val="16"/>
        </w:rPr>
        <w:footnoteRef/>
      </w:r>
      <w:r w:rsidRPr="00DF62C8">
        <w:rPr>
          <w:sz w:val="16"/>
        </w:rPr>
        <w:t xml:space="preserve"> </w:t>
      </w:r>
      <w:r w:rsidRPr="00DF62C8">
        <w:rPr>
          <w:sz w:val="16"/>
        </w:rPr>
        <w:t>Obrazec izpolni in podpiše vsaka fizična oseba, ki pri gospodarskem subjektu opravlja funkcijo člana/članice upravnega, vodstvenega ali nadzornega organa ali ima pooblastila za njegovo zastopanje ali odločanje ali nadzor v gospodarskem subjektu!</w:t>
      </w:r>
    </w:p>
  </w:footnote>
  <w:footnote w:id="18">
    <w:p w14:paraId="66CC3218" w14:textId="77777777" w:rsidR="00892AFD" w:rsidRPr="00EF0398" w:rsidRDefault="00892AFD" w:rsidP="0061677D">
      <w:pPr>
        <w:rPr>
          <w:sz w:val="16"/>
          <w:szCs w:val="16"/>
        </w:rPr>
      </w:pPr>
      <w:r w:rsidRPr="00DF62C8">
        <w:rPr>
          <w:rStyle w:val="Sprotnaopomba-sklic"/>
          <w:sz w:val="16"/>
        </w:rPr>
        <w:footnoteRef/>
      </w:r>
      <w:r w:rsidRPr="00DF62C8">
        <w:rPr>
          <w:sz w:val="16"/>
        </w:rPr>
        <w:t xml:space="preserve"> </w:t>
      </w:r>
      <w:r w:rsidRPr="00DF62C8">
        <w:rPr>
          <w:sz w:val="16"/>
        </w:rPr>
        <w:t xml:space="preserve">V primeru skupne ponudbe pogoj velja za vsakega od partnerjev v skupni ponudbi. V primeru ponudbe s podizvajalci pogoj </w:t>
      </w:r>
      <w:r w:rsidRPr="00EF0398">
        <w:rPr>
          <w:sz w:val="16"/>
          <w:szCs w:val="16"/>
        </w:rPr>
        <w:t>velja za vsakega od podizvajalcev navedenega v ponudbi.</w:t>
      </w:r>
    </w:p>
  </w:footnote>
  <w:footnote w:id="19">
    <w:p w14:paraId="42AABD87" w14:textId="77777777" w:rsidR="00892AFD" w:rsidRPr="00EF0398" w:rsidRDefault="00892AFD" w:rsidP="00EF0398">
      <w:pPr>
        <w:rPr>
          <w:sz w:val="16"/>
          <w:szCs w:val="16"/>
        </w:rPr>
      </w:pPr>
      <w:r w:rsidRPr="00EF0398">
        <w:rPr>
          <w:rStyle w:val="Sprotnaopomba-sklic"/>
          <w:sz w:val="16"/>
          <w:szCs w:val="16"/>
        </w:rPr>
        <w:footnoteRef/>
      </w:r>
      <w:r w:rsidRPr="00EF0398">
        <w:rPr>
          <w:sz w:val="16"/>
          <w:szCs w:val="16"/>
        </w:rPr>
        <w:t xml:space="preserve"> </w:t>
      </w:r>
      <w:r w:rsidRPr="00EF0398">
        <w:rPr>
          <w:sz w:val="16"/>
          <w:szCs w:val="16"/>
        </w:rPr>
        <w:t>Izjavi morajo biti predložene kopije veljavnih prometnih dovoljenj za v izjavi navedena vozila, oziroma (knjigovodski) izpis osnovnih sredstev podpisan (potrjen) s strani osebe odgovorne za sestavo izpisa ali drug računovodski dokument ponudnika, za stroje navedene v izjavi. Prometno dovoljenje za vsako od vozil, ki jih bo v ponudbi navedel ponudnik, mora biti veljavno v času oddaje ponudbe.</w:t>
      </w:r>
    </w:p>
    <w:p w14:paraId="2B35B2B8" w14:textId="77777777" w:rsidR="00892AFD" w:rsidRDefault="00892AFD">
      <w:pPr>
        <w:pStyle w:val="Sprotnaopomba-besedilo"/>
      </w:pPr>
    </w:p>
  </w:footnote>
  <w:footnote w:id="20">
    <w:p w14:paraId="46160C0B" w14:textId="77777777" w:rsidR="00892AFD" w:rsidRDefault="00892AFD">
      <w:pPr>
        <w:pStyle w:val="Sprotnaopomba-besedilo"/>
      </w:pPr>
      <w:r w:rsidRPr="004422CD">
        <w:rPr>
          <w:rStyle w:val="Sprotnaopomba-sklic"/>
          <w:sz w:val="16"/>
        </w:rPr>
        <w:footnoteRef/>
      </w:r>
      <w:r w:rsidRPr="004422CD">
        <w:rPr>
          <w:sz w:val="16"/>
        </w:rPr>
        <w:t xml:space="preserve"> </w:t>
      </w:r>
      <w:r w:rsidRPr="004422CD">
        <w:rPr>
          <w:sz w:val="16"/>
        </w:rPr>
        <w:t>Če obstaja</w:t>
      </w:r>
    </w:p>
  </w:footnote>
  <w:footnote w:id="21">
    <w:p w14:paraId="56D8DB9C" w14:textId="77777777" w:rsidR="00892AFD" w:rsidRDefault="00892AFD">
      <w:pPr>
        <w:pStyle w:val="Sprotnaopomba-besedilo"/>
      </w:pPr>
      <w:r w:rsidRPr="004422CD">
        <w:rPr>
          <w:rStyle w:val="Sprotnaopomba-sklic"/>
          <w:sz w:val="16"/>
        </w:rPr>
        <w:footnoteRef/>
      </w:r>
      <w:r w:rsidRPr="004422CD">
        <w:rPr>
          <w:sz w:val="16"/>
        </w:rPr>
        <w:t xml:space="preserve"> </w:t>
      </w:r>
      <w:r w:rsidRPr="004422CD">
        <w:rPr>
          <w:sz w:val="16"/>
        </w:rPr>
        <w:t xml:space="preserve">Specifikacije, kot so moč motorja, </w:t>
      </w:r>
      <w:r>
        <w:rPr>
          <w:sz w:val="16"/>
        </w:rPr>
        <w:t xml:space="preserve">stopnja izpustov, </w:t>
      </w:r>
      <w:r w:rsidRPr="004422CD">
        <w:rPr>
          <w:sz w:val="16"/>
        </w:rPr>
        <w:t>nosilnost, ipd…</w:t>
      </w:r>
    </w:p>
  </w:footnote>
  <w:footnote w:id="22">
    <w:p w14:paraId="586DD2CD" w14:textId="77777777" w:rsidR="00892AFD" w:rsidRDefault="00892AFD">
      <w:pPr>
        <w:pStyle w:val="Sprotnaopomba-besedilo"/>
      </w:pPr>
      <w:r w:rsidRPr="008E735C">
        <w:rPr>
          <w:rStyle w:val="Sprotnaopomba-sklic"/>
          <w:sz w:val="16"/>
        </w:rPr>
        <w:footnoteRef/>
      </w:r>
      <w:r w:rsidRPr="008E735C">
        <w:rPr>
          <w:sz w:val="16"/>
        </w:rPr>
        <w:t xml:space="preserve"> </w:t>
      </w:r>
      <w:r w:rsidRPr="008E735C">
        <w:rPr>
          <w:sz w:val="16"/>
        </w:rPr>
        <w:t xml:space="preserve">Potrebno priložiti pogodbo o zaposlitvi oziroma drugo podlago, na kateri delavec opravlja delo, dokazilo o pridobljeni izobrazbi, za voznike vozniško dovoljenje. </w:t>
      </w:r>
    </w:p>
  </w:footnote>
  <w:footnote w:id="23">
    <w:p w14:paraId="083CE83B" w14:textId="77777777" w:rsidR="00892AFD" w:rsidRPr="00EF0398" w:rsidRDefault="00892AFD" w:rsidP="00EF0398">
      <w:pPr>
        <w:rPr>
          <w:sz w:val="16"/>
        </w:rPr>
      </w:pPr>
      <w:r w:rsidRPr="00EF0398">
        <w:rPr>
          <w:rStyle w:val="Sprotnaopomba-sklic"/>
          <w:sz w:val="16"/>
        </w:rPr>
        <w:footnoteRef/>
      </w:r>
      <w:r w:rsidRPr="00EF0398">
        <w:rPr>
          <w:sz w:val="16"/>
        </w:rPr>
        <w:t xml:space="preserve"> </w:t>
      </w:r>
      <w:r w:rsidRPr="00EF0398">
        <w:rPr>
          <w:sz w:val="16"/>
        </w:rPr>
        <w:t xml:space="preserve">V kolikor ponudnik referenčnega pogoja ne izpolnjuje z opravljenimi referenčnimi deli za enega naročnika, lahko referenčni pogoj izpolni z dvema ali največ tremi referenčnimi deli skupaj. </w:t>
      </w:r>
    </w:p>
    <w:p w14:paraId="23A5C62C" w14:textId="77777777" w:rsidR="00892AFD" w:rsidRDefault="00892AFD">
      <w:pPr>
        <w:pStyle w:val="Sprotnaopomba-besedilo"/>
      </w:pPr>
    </w:p>
  </w:footnote>
  <w:footnote w:id="24">
    <w:p w14:paraId="29B05C4E" w14:textId="77777777" w:rsidR="00892AFD" w:rsidRPr="00761496" w:rsidRDefault="00892AFD">
      <w:pPr>
        <w:pStyle w:val="Sprotnaopomba-besedilo"/>
        <w:rPr>
          <w:sz w:val="16"/>
        </w:rPr>
      </w:pPr>
      <w:r w:rsidRPr="00761496">
        <w:rPr>
          <w:rStyle w:val="Sprotnaopomba-sklic"/>
          <w:sz w:val="16"/>
        </w:rPr>
        <w:footnoteRef/>
      </w:r>
      <w:r w:rsidRPr="00761496">
        <w:rPr>
          <w:sz w:val="16"/>
        </w:rPr>
        <w:t xml:space="preserve"> </w:t>
      </w:r>
      <w:r w:rsidRPr="00761496">
        <w:rPr>
          <w:sz w:val="16"/>
        </w:rPr>
        <w:t>Obrazec se kopira tolikokrat, kolikor referenčnih potrdil priloži ponudnik</w:t>
      </w:r>
    </w:p>
  </w:footnote>
  <w:footnote w:id="25">
    <w:p w14:paraId="6DD1D966" w14:textId="77777777" w:rsidR="00892AFD" w:rsidRPr="00B7297F" w:rsidRDefault="00892AFD" w:rsidP="00D24151">
      <w:pPr>
        <w:pStyle w:val="Sprotnaopomba-besedilo"/>
        <w:rPr>
          <w:sz w:val="16"/>
          <w:szCs w:val="16"/>
        </w:rPr>
      </w:pPr>
      <w:r w:rsidRPr="00B7297F">
        <w:rPr>
          <w:rStyle w:val="Sprotnaopomba-sklic"/>
          <w:sz w:val="16"/>
          <w:szCs w:val="16"/>
        </w:rPr>
        <w:footnoteRef/>
      </w:r>
      <w:r w:rsidRPr="00B7297F">
        <w:rPr>
          <w:sz w:val="16"/>
          <w:szCs w:val="16"/>
        </w:rPr>
        <w:t>V</w:t>
      </w:r>
      <w:r w:rsidRPr="00B7297F">
        <w:rPr>
          <w:rFonts w:cs="Tahoma"/>
          <w:sz w:val="16"/>
          <w:szCs w:val="16"/>
        </w:rPr>
        <w:t>pisati, v kolikor ponudnik ni izvedel naročila skladno zahtevami naročnika in pogodbenimi določili, zaradi česar so bile na delo ponudnika reklamacije</w:t>
      </w:r>
    </w:p>
  </w:footnote>
  <w:footnote w:id="26">
    <w:p w14:paraId="268E1FAF" w14:textId="77777777" w:rsidR="00892AFD" w:rsidRPr="00635FFC" w:rsidRDefault="00892AFD">
      <w:pPr>
        <w:pStyle w:val="Sprotnaopomba-besedilo"/>
        <w:rPr>
          <w:sz w:val="16"/>
        </w:rPr>
      </w:pPr>
      <w:r w:rsidRPr="00635FFC">
        <w:rPr>
          <w:rStyle w:val="Sprotnaopomba-sklic"/>
          <w:sz w:val="16"/>
        </w:rPr>
        <w:footnoteRef/>
      </w:r>
      <w:r w:rsidRPr="00635FFC">
        <w:rPr>
          <w:sz w:val="16"/>
        </w:rPr>
        <w:t xml:space="preserve"> </w:t>
      </w:r>
      <w:r w:rsidRPr="00635FFC">
        <w:rPr>
          <w:sz w:val="16"/>
        </w:rPr>
        <w:t>Kot prilogo ponudnik priloži bianco podpisano in žigosano menica</w:t>
      </w:r>
    </w:p>
  </w:footnote>
  <w:footnote w:id="27">
    <w:p w14:paraId="35623958" w14:textId="77777777" w:rsidR="00892AFD" w:rsidRPr="008E735C" w:rsidRDefault="00892AFD">
      <w:pPr>
        <w:pStyle w:val="Sprotnaopomba-besedilo"/>
        <w:rPr>
          <w:b/>
        </w:rPr>
      </w:pPr>
      <w:r w:rsidRPr="008E735C">
        <w:rPr>
          <w:rStyle w:val="Sprotnaopomba-sklic"/>
          <w:b/>
          <w:sz w:val="16"/>
        </w:rPr>
        <w:footnoteRef/>
      </w:r>
      <w:r w:rsidRPr="008E735C">
        <w:rPr>
          <w:b/>
          <w:sz w:val="16"/>
        </w:rPr>
        <w:t xml:space="preserve"> </w:t>
      </w:r>
      <w:r w:rsidRPr="008E735C">
        <w:rPr>
          <w:b/>
          <w:sz w:val="16"/>
        </w:rPr>
        <w:t>Vpisati ustrezno vrednost, glede na sklop. Če vrednosti ne bo vpisane, bo ponudba izločena!</w:t>
      </w:r>
    </w:p>
  </w:footnote>
  <w:footnote w:id="28">
    <w:p w14:paraId="143EA45C" w14:textId="77777777" w:rsidR="00892AFD" w:rsidRPr="009269A5" w:rsidRDefault="00892AFD">
      <w:pPr>
        <w:pStyle w:val="Sprotnaopomba-besedilo"/>
        <w:rPr>
          <w:sz w:val="16"/>
        </w:rPr>
      </w:pPr>
      <w:r w:rsidRPr="009269A5">
        <w:rPr>
          <w:rStyle w:val="Sprotnaopomba-sklic"/>
          <w:sz w:val="16"/>
        </w:rPr>
        <w:footnoteRef/>
      </w:r>
      <w:r w:rsidRPr="009269A5">
        <w:rPr>
          <w:sz w:val="16"/>
        </w:rPr>
        <w:t xml:space="preserve"> </w:t>
      </w:r>
      <w:r>
        <w:rPr>
          <w:sz w:val="16"/>
        </w:rPr>
        <w:t xml:space="preserve">Gre za vzorec menične izjave, ki je pri razpisu ponudnik NE izpolnjuje, temveč le parafira. Menično izjavo bo priložil izbrani ponudnik ob podpisu pogodbe.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8C779" w14:textId="25FF0558" w:rsidR="00892AFD" w:rsidRDefault="00892AFD" w:rsidP="00051E86">
    <w:pPr>
      <w:jc w:val="right"/>
    </w:pPr>
    <w:r>
      <w:t xml:space="preserve"> </w:t>
    </w:r>
  </w:p>
  <w:p w14:paraId="7D19364E" w14:textId="5C602F76" w:rsidR="00892AFD" w:rsidRPr="00C96B7B" w:rsidRDefault="00892AFD" w:rsidP="00EB0EC9">
    <w:pPr>
      <w:pStyle w:val="Glava"/>
      <w:pBdr>
        <w:bottom w:val="single" w:sz="4" w:space="1" w:color="auto"/>
      </w:pBdr>
    </w:pPr>
    <w:bookmarkStart w:id="2" w:name="_Hlk78446255"/>
    <w:bookmarkStart w:id="3" w:name="_Hlk78446256"/>
    <w:bookmarkStart w:id="4" w:name="_Hlk78451236"/>
    <w:bookmarkStart w:id="5" w:name="_Hlk78451237"/>
    <w:bookmarkStart w:id="6" w:name="_Hlk78451240"/>
    <w:bookmarkStart w:id="7" w:name="_Hlk78451241"/>
    <w:bookmarkStart w:id="8" w:name="_Hlk78451242"/>
    <w:bookmarkStart w:id="9" w:name="_Hlk78451243"/>
    <w:bookmarkStart w:id="10" w:name="_Hlk78451244"/>
    <w:bookmarkStart w:id="11" w:name="_Hlk78451245"/>
    <w:r w:rsidRPr="00B9478B">
      <w:rPr>
        <w:rFonts w:ascii="Arial Narrow" w:hAnsi="Arial Narrow" w:cs="Arial Narrow"/>
        <w:noProof/>
        <w:lang w:eastAsia="sl-SI"/>
      </w:rPr>
      <w:drawing>
        <wp:inline distT="0" distB="0" distL="0" distR="0" wp14:anchorId="5FF534FA" wp14:editId="5CFE3269">
          <wp:extent cx="1162050" cy="1041400"/>
          <wp:effectExtent l="0" t="0" r="0" b="6350"/>
          <wp:docPr id="29" name="Slika 29" descr="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K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1041400"/>
                  </a:xfrm>
                  <a:prstGeom prst="rect">
                    <a:avLst/>
                  </a:prstGeom>
                  <a:noFill/>
                  <a:ln>
                    <a:noFill/>
                  </a:ln>
                </pic:spPr>
              </pic:pic>
            </a:graphicData>
          </a:graphic>
        </wp:inline>
      </w:drawing>
    </w:r>
    <w:r>
      <w:t xml:space="preserve">                    </w:t>
    </w:r>
    <w:r>
      <w:rPr>
        <w:noProof/>
        <w:lang w:eastAsia="sl-SI"/>
      </w:rPr>
      <mc:AlternateContent>
        <mc:Choice Requires="wps">
          <w:drawing>
            <wp:anchor distT="0" distB="0" distL="114300" distR="114300" simplePos="0" relativeHeight="251667456" behindDoc="0" locked="0" layoutInCell="1" allowOverlap="1" wp14:anchorId="1EE0CCF3" wp14:editId="312341D9">
              <wp:simplePos x="0" y="0"/>
              <wp:positionH relativeFrom="column">
                <wp:posOffset>1221105</wp:posOffset>
              </wp:positionH>
              <wp:positionV relativeFrom="paragraph">
                <wp:posOffset>121920</wp:posOffset>
              </wp:positionV>
              <wp:extent cx="4972685" cy="802640"/>
              <wp:effectExtent l="0" t="0" r="0" b="0"/>
              <wp:wrapNone/>
              <wp:docPr id="16" name="Polje z besedilom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685" cy="802640"/>
                      </a:xfrm>
                      <a:prstGeom prst="rect">
                        <a:avLst/>
                      </a:prstGeom>
                      <a:solidFill>
                        <a:srgbClr val="FFFFFF"/>
                      </a:solidFill>
                      <a:ln>
                        <a:noFill/>
                      </a:ln>
                    </wps:spPr>
                    <wps:txbx>
                      <w:txbxContent>
                        <w:p w14:paraId="29437DFE" w14:textId="77777777" w:rsidR="00892AFD" w:rsidRPr="004E62F0" w:rsidRDefault="00892AFD" w:rsidP="00EB0EC9">
                          <w:pPr>
                            <w:rPr>
                              <w:rFonts w:ascii="Arial Narrow" w:hAnsi="Arial Narrow"/>
                            </w:rPr>
                          </w:pPr>
                          <w:r w:rsidRPr="004E62F0">
                            <w:rPr>
                              <w:rFonts w:ascii="Arial Narrow" w:hAnsi="Arial Narrow"/>
                            </w:rPr>
                            <w:t>KOČEVSKI LES, družba za lesno proizvodnjo, d.o.o.</w:t>
                          </w:r>
                        </w:p>
                        <w:p w14:paraId="1D453405" w14:textId="77777777" w:rsidR="00892AFD" w:rsidRPr="004E62F0" w:rsidRDefault="00892AFD" w:rsidP="00EB0EC9">
                          <w:pPr>
                            <w:rPr>
                              <w:rFonts w:ascii="Arial Narrow" w:hAnsi="Arial Narrow"/>
                            </w:rPr>
                          </w:pPr>
                          <w:r w:rsidRPr="004E62F0">
                            <w:rPr>
                              <w:rFonts w:ascii="Arial Narrow" w:hAnsi="Arial Narrow"/>
                            </w:rPr>
                            <w:t>Trata XIV/6a</w:t>
                          </w:r>
                        </w:p>
                        <w:p w14:paraId="02E966E2" w14:textId="77777777" w:rsidR="00892AFD" w:rsidRPr="004E62F0" w:rsidRDefault="00892AFD" w:rsidP="00EB0EC9">
                          <w:pPr>
                            <w:rPr>
                              <w:rFonts w:ascii="Arial Narrow" w:hAnsi="Arial Narrow"/>
                            </w:rPr>
                          </w:pPr>
                          <w:r w:rsidRPr="004E62F0">
                            <w:rPr>
                              <w:rFonts w:ascii="Arial Narrow" w:hAnsi="Arial Narrow"/>
                            </w:rPr>
                            <w:t>1330 KOČEVJE</w:t>
                          </w:r>
                        </w:p>
                        <w:p w14:paraId="4F1C8F04" w14:textId="77777777" w:rsidR="00892AFD" w:rsidRPr="00972511" w:rsidRDefault="00892AFD" w:rsidP="00EB0EC9">
                          <w:pPr>
                            <w:rPr>
                              <w:rFonts w:ascii="Arial Narrow" w:hAnsi="Arial Narrow"/>
                              <w:sz w:val="18"/>
                              <w:szCs w:val="18"/>
                            </w:rPr>
                          </w:pPr>
                          <w:r w:rsidRPr="00972511">
                            <w:rPr>
                              <w:rFonts w:ascii="Arial Narrow" w:hAnsi="Arial Narrow"/>
                              <w:sz w:val="18"/>
                              <w:szCs w:val="18"/>
                            </w:rPr>
                            <w:t>Matična št.: 6812694000</w:t>
                          </w:r>
                          <w:r w:rsidRPr="00972511">
                            <w:rPr>
                              <w:rFonts w:ascii="Arial Narrow" w:hAnsi="Arial Narrow"/>
                              <w:sz w:val="18"/>
                              <w:szCs w:val="18"/>
                            </w:rPr>
                            <w:tab/>
                            <w:t>ID za DDV: SI13197797</w:t>
                          </w:r>
                          <w:r w:rsidRPr="00972511">
                            <w:rPr>
                              <w:rFonts w:ascii="Arial Narrow" w:hAnsi="Arial Narrow"/>
                              <w:sz w:val="18"/>
                              <w:szCs w:val="18"/>
                            </w:rPr>
                            <w:tab/>
                          </w:r>
                          <w:hyperlink r:id="rId2" w:history="1">
                            <w:r w:rsidRPr="00972511">
                              <w:rPr>
                                <w:rStyle w:val="Hiperpovezava"/>
                                <w:rFonts w:ascii="Arial Narrow" w:hAnsi="Arial Narrow"/>
                                <w:sz w:val="18"/>
                                <w:szCs w:val="18"/>
                              </w:rPr>
                              <w:t>www.kocevski-les.si</w:t>
                            </w:r>
                          </w:hyperlink>
                          <w:r w:rsidRPr="00972511">
                            <w:rPr>
                              <w:rFonts w:ascii="Arial Narrow" w:hAnsi="Arial Narrow"/>
                              <w:sz w:val="18"/>
                              <w:szCs w:val="18"/>
                            </w:rPr>
                            <w:tab/>
                          </w:r>
                          <w:hyperlink r:id="rId3" w:history="1">
                            <w:r w:rsidRPr="00972511">
                              <w:rPr>
                                <w:rStyle w:val="Hiperpovezava"/>
                                <w:rFonts w:ascii="Arial Narrow" w:hAnsi="Arial Narrow"/>
                                <w:sz w:val="18"/>
                                <w:szCs w:val="18"/>
                              </w:rPr>
                              <w:t>info@kocevski-les.si</w:t>
                            </w:r>
                          </w:hyperlink>
                          <w:r w:rsidRPr="00972511">
                            <w:rPr>
                              <w:rFonts w:ascii="Arial Narrow" w:hAnsi="Arial Narrow"/>
                              <w:sz w:val="18"/>
                              <w:szCs w:val="18"/>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EE0CCF3" id="_x0000_t202" coordsize="21600,21600" o:spt="202" path="m,l,21600r21600,l21600,xe">
              <v:stroke joinstyle="miter"/>
              <v:path gradientshapeok="t" o:connecttype="rect"/>
            </v:shapetype>
            <v:shape id="Polje z besedilom 16" o:spid="_x0000_s1026" type="#_x0000_t202" style="position:absolute;left:0;text-align:left;margin-left:96.15pt;margin-top:9.6pt;width:391.55pt;height:6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" stroked="f">
              <v:textbox>
                <w:txbxContent>
                  <w:p w14:paraId="29437DFE" w14:textId="77777777" w:rsidR="00892AFD" w:rsidRPr="004E62F0" w:rsidRDefault="00892AFD" w:rsidP="00EB0EC9">
                    <w:pPr>
                      <w:rPr>
                        <w:rFonts w:ascii="Arial Narrow" w:hAnsi="Arial Narrow"/>
                      </w:rPr>
                    </w:pPr>
                    <w:r w:rsidRPr="004E62F0">
                      <w:rPr>
                        <w:rFonts w:ascii="Arial Narrow" w:hAnsi="Arial Narrow"/>
                      </w:rPr>
                      <w:t>KOČEVSKI LES, družba za lesno proizvodnjo, d.o.o.</w:t>
                    </w:r>
                  </w:p>
                  <w:p w14:paraId="1D453405" w14:textId="77777777" w:rsidR="00892AFD" w:rsidRPr="004E62F0" w:rsidRDefault="00892AFD" w:rsidP="00EB0EC9">
                    <w:pPr>
                      <w:rPr>
                        <w:rFonts w:ascii="Arial Narrow" w:hAnsi="Arial Narrow"/>
                      </w:rPr>
                    </w:pPr>
                    <w:r w:rsidRPr="004E62F0">
                      <w:rPr>
                        <w:rFonts w:ascii="Arial Narrow" w:hAnsi="Arial Narrow"/>
                      </w:rPr>
                      <w:t>Trata XIV/6a</w:t>
                    </w:r>
                  </w:p>
                  <w:p w14:paraId="02E966E2" w14:textId="77777777" w:rsidR="00892AFD" w:rsidRPr="004E62F0" w:rsidRDefault="00892AFD" w:rsidP="00EB0EC9">
                    <w:pPr>
                      <w:rPr>
                        <w:rFonts w:ascii="Arial Narrow" w:hAnsi="Arial Narrow"/>
                      </w:rPr>
                    </w:pPr>
                    <w:r w:rsidRPr="004E62F0">
                      <w:rPr>
                        <w:rFonts w:ascii="Arial Narrow" w:hAnsi="Arial Narrow"/>
                      </w:rPr>
                      <w:t>1330 KOČEVJE</w:t>
                    </w:r>
                  </w:p>
                  <w:p w14:paraId="4F1C8F04" w14:textId="77777777" w:rsidR="00892AFD" w:rsidRPr="00972511" w:rsidRDefault="00892AFD" w:rsidP="00EB0EC9">
                    <w:pPr>
                      <w:rPr>
                        <w:rFonts w:ascii="Arial Narrow" w:hAnsi="Arial Narrow"/>
                        <w:sz w:val="18"/>
                        <w:szCs w:val="18"/>
                      </w:rPr>
                    </w:pPr>
                    <w:r w:rsidRPr="00972511">
                      <w:rPr>
                        <w:rFonts w:ascii="Arial Narrow" w:hAnsi="Arial Narrow"/>
                        <w:sz w:val="18"/>
                        <w:szCs w:val="18"/>
                      </w:rPr>
                      <w:t>Matična št.: 6812694000</w:t>
                    </w:r>
                    <w:r w:rsidRPr="00972511">
                      <w:rPr>
                        <w:rFonts w:ascii="Arial Narrow" w:hAnsi="Arial Narrow"/>
                        <w:sz w:val="18"/>
                        <w:szCs w:val="18"/>
                      </w:rPr>
                      <w:tab/>
                      <w:t>ID za DDV: SI13197797</w:t>
                    </w:r>
                    <w:r w:rsidRPr="00972511">
                      <w:rPr>
                        <w:rFonts w:ascii="Arial Narrow" w:hAnsi="Arial Narrow"/>
                        <w:sz w:val="18"/>
                        <w:szCs w:val="18"/>
                      </w:rPr>
                      <w:tab/>
                    </w:r>
                    <w:hyperlink r:id="rId4" w:history="1">
                      <w:r w:rsidRPr="00972511">
                        <w:rPr>
                          <w:rStyle w:val="Hiperpovezava"/>
                          <w:rFonts w:ascii="Arial Narrow" w:hAnsi="Arial Narrow"/>
                          <w:sz w:val="18"/>
                          <w:szCs w:val="18"/>
                        </w:rPr>
                        <w:t>www.kocevski-les.si</w:t>
                      </w:r>
                    </w:hyperlink>
                    <w:r w:rsidRPr="00972511">
                      <w:rPr>
                        <w:rFonts w:ascii="Arial Narrow" w:hAnsi="Arial Narrow"/>
                        <w:sz w:val="18"/>
                        <w:szCs w:val="18"/>
                      </w:rPr>
                      <w:tab/>
                    </w:r>
                    <w:hyperlink r:id="rId5" w:history="1">
                      <w:r w:rsidRPr="00972511">
                        <w:rPr>
                          <w:rStyle w:val="Hiperpovezava"/>
                          <w:rFonts w:ascii="Arial Narrow" w:hAnsi="Arial Narrow"/>
                          <w:sz w:val="18"/>
                          <w:szCs w:val="18"/>
                        </w:rPr>
                        <w:t>info@kocevski-les.si</w:t>
                      </w:r>
                    </w:hyperlink>
                    <w:r w:rsidRPr="00972511">
                      <w:rPr>
                        <w:rFonts w:ascii="Arial Narrow" w:hAnsi="Arial Narrow"/>
                        <w:sz w:val="18"/>
                        <w:szCs w:val="18"/>
                      </w:rPr>
                      <w:tab/>
                    </w:r>
                  </w:p>
                </w:txbxContent>
              </v:textbox>
            </v:shape>
          </w:pict>
        </mc:Fallback>
      </mc:AlternateContent>
    </w:r>
    <w:bookmarkEnd w:id="2"/>
    <w:bookmarkEnd w:id="3"/>
    <w:bookmarkEnd w:id="4"/>
    <w:bookmarkEnd w:id="5"/>
    <w:bookmarkEnd w:id="6"/>
    <w:bookmarkEnd w:id="7"/>
    <w:bookmarkEnd w:id="8"/>
    <w:bookmarkEnd w:id="9"/>
    <w:bookmarkEnd w:id="10"/>
    <w:bookmarkEnd w:id="11"/>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03BBB" w14:textId="77777777" w:rsidR="00892AFD" w:rsidRDefault="00892AFD" w:rsidP="00646122">
    <w:pPr>
      <w:pStyle w:val="Glava"/>
      <w:pBdr>
        <w:bottom w:val="single" w:sz="4" w:space="1" w:color="auto"/>
      </w:pBdr>
    </w:pPr>
    <w:bookmarkStart w:id="12" w:name="_Hlk78368851"/>
    <w:bookmarkStart w:id="13" w:name="_Hlk78368852"/>
    <w:r w:rsidRPr="00B9478B">
      <w:rPr>
        <w:rFonts w:ascii="Arial Narrow" w:hAnsi="Arial Narrow" w:cs="Arial Narrow"/>
        <w:noProof/>
        <w:lang w:eastAsia="sl-SI"/>
      </w:rPr>
      <w:drawing>
        <wp:inline distT="0" distB="0" distL="0" distR="0" wp14:anchorId="184034ED" wp14:editId="723B2038">
          <wp:extent cx="1166495" cy="1043305"/>
          <wp:effectExtent l="0" t="0" r="0" b="0"/>
          <wp:docPr id="2" name="Slika 13" descr="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K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6495" cy="1043305"/>
                  </a:xfrm>
                  <a:prstGeom prst="rect">
                    <a:avLst/>
                  </a:prstGeom>
                  <a:noFill/>
                  <a:ln>
                    <a:noFill/>
                  </a:ln>
                </pic:spPr>
              </pic:pic>
            </a:graphicData>
          </a:graphic>
        </wp:inline>
      </w:drawing>
    </w:r>
    <w:r>
      <w:t xml:space="preserve">                     </w:t>
    </w:r>
    <w:r>
      <w:rPr>
        <w:noProof/>
        <w:lang w:eastAsia="sl-SI"/>
      </w:rPr>
      <mc:AlternateContent>
        <mc:Choice Requires="wps">
          <w:drawing>
            <wp:anchor distT="0" distB="0" distL="114300" distR="114300" simplePos="0" relativeHeight="251669504" behindDoc="0" locked="0" layoutInCell="1" allowOverlap="1" wp14:anchorId="614FEB8E" wp14:editId="520C9BB3">
              <wp:simplePos x="0" y="0"/>
              <wp:positionH relativeFrom="column">
                <wp:posOffset>1221105</wp:posOffset>
              </wp:positionH>
              <wp:positionV relativeFrom="paragraph">
                <wp:posOffset>121920</wp:posOffset>
              </wp:positionV>
              <wp:extent cx="4972685" cy="802640"/>
              <wp:effectExtent l="0" t="0" r="0" b="0"/>
              <wp:wrapNone/>
              <wp:docPr id="18" name="Polje z besedilom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685" cy="802640"/>
                      </a:xfrm>
                      <a:prstGeom prst="rect">
                        <a:avLst/>
                      </a:prstGeom>
                      <a:solidFill>
                        <a:srgbClr val="FFFFFF"/>
                      </a:solidFill>
                      <a:ln>
                        <a:noFill/>
                      </a:ln>
                    </wps:spPr>
                    <wps:txbx>
                      <w:txbxContent>
                        <w:p w14:paraId="0A06621E" w14:textId="77777777" w:rsidR="00892AFD" w:rsidRPr="004E62F0" w:rsidRDefault="00892AFD" w:rsidP="00646122">
                          <w:pPr>
                            <w:rPr>
                              <w:rFonts w:ascii="Arial Narrow" w:hAnsi="Arial Narrow"/>
                            </w:rPr>
                          </w:pPr>
                          <w:r w:rsidRPr="004E62F0">
                            <w:rPr>
                              <w:rFonts w:ascii="Arial Narrow" w:hAnsi="Arial Narrow"/>
                            </w:rPr>
                            <w:t>KOČEVSKI LES, družba za lesno proizvodnjo, d.o.o.</w:t>
                          </w:r>
                        </w:p>
                        <w:p w14:paraId="31EEDD29" w14:textId="77777777" w:rsidR="00892AFD" w:rsidRPr="004E62F0" w:rsidRDefault="00892AFD" w:rsidP="00646122">
                          <w:pPr>
                            <w:rPr>
                              <w:rFonts w:ascii="Arial Narrow" w:hAnsi="Arial Narrow"/>
                            </w:rPr>
                          </w:pPr>
                          <w:r w:rsidRPr="004E62F0">
                            <w:rPr>
                              <w:rFonts w:ascii="Arial Narrow" w:hAnsi="Arial Narrow"/>
                            </w:rPr>
                            <w:t>Trata XIV/6a</w:t>
                          </w:r>
                        </w:p>
                        <w:p w14:paraId="33A73394" w14:textId="77777777" w:rsidR="00892AFD" w:rsidRPr="004E62F0" w:rsidRDefault="00892AFD" w:rsidP="00646122">
                          <w:pPr>
                            <w:rPr>
                              <w:rFonts w:ascii="Arial Narrow" w:hAnsi="Arial Narrow"/>
                            </w:rPr>
                          </w:pPr>
                          <w:r w:rsidRPr="004E62F0">
                            <w:rPr>
                              <w:rFonts w:ascii="Arial Narrow" w:hAnsi="Arial Narrow"/>
                            </w:rPr>
                            <w:t>1330 KOČEVJE</w:t>
                          </w:r>
                        </w:p>
                        <w:p w14:paraId="30728BC2" w14:textId="77777777" w:rsidR="00892AFD" w:rsidRPr="00972511" w:rsidRDefault="00892AFD" w:rsidP="00646122">
                          <w:pPr>
                            <w:rPr>
                              <w:rFonts w:ascii="Arial Narrow" w:hAnsi="Arial Narrow"/>
                              <w:sz w:val="18"/>
                              <w:szCs w:val="18"/>
                            </w:rPr>
                          </w:pPr>
                          <w:r w:rsidRPr="00972511">
                            <w:rPr>
                              <w:rFonts w:ascii="Arial Narrow" w:hAnsi="Arial Narrow"/>
                              <w:sz w:val="18"/>
                              <w:szCs w:val="18"/>
                            </w:rPr>
                            <w:t>Matična št.: 6812694000</w:t>
                          </w:r>
                          <w:r w:rsidRPr="00972511">
                            <w:rPr>
                              <w:rFonts w:ascii="Arial Narrow" w:hAnsi="Arial Narrow"/>
                              <w:sz w:val="18"/>
                              <w:szCs w:val="18"/>
                            </w:rPr>
                            <w:tab/>
                            <w:t>ID za DDV: SI13197797</w:t>
                          </w:r>
                          <w:r w:rsidRPr="00972511">
                            <w:rPr>
                              <w:rFonts w:ascii="Arial Narrow" w:hAnsi="Arial Narrow"/>
                              <w:sz w:val="18"/>
                              <w:szCs w:val="18"/>
                            </w:rPr>
                            <w:tab/>
                          </w:r>
                          <w:hyperlink r:id="rId2" w:history="1">
                            <w:r w:rsidRPr="00972511">
                              <w:rPr>
                                <w:rStyle w:val="Hiperpovezava"/>
                                <w:rFonts w:ascii="Arial Narrow" w:hAnsi="Arial Narrow"/>
                                <w:sz w:val="18"/>
                                <w:szCs w:val="18"/>
                              </w:rPr>
                              <w:t>www.kocevski-les.si</w:t>
                            </w:r>
                          </w:hyperlink>
                          <w:r w:rsidRPr="00972511">
                            <w:rPr>
                              <w:rFonts w:ascii="Arial Narrow" w:hAnsi="Arial Narrow"/>
                              <w:sz w:val="18"/>
                              <w:szCs w:val="18"/>
                            </w:rPr>
                            <w:tab/>
                          </w:r>
                          <w:hyperlink r:id="rId3" w:history="1">
                            <w:r w:rsidRPr="00972511">
                              <w:rPr>
                                <w:rStyle w:val="Hiperpovezava"/>
                                <w:rFonts w:ascii="Arial Narrow" w:hAnsi="Arial Narrow"/>
                                <w:sz w:val="18"/>
                                <w:szCs w:val="18"/>
                              </w:rPr>
                              <w:t>info@kocevski-les.si</w:t>
                            </w:r>
                          </w:hyperlink>
                          <w:r w:rsidRPr="00972511">
                            <w:rPr>
                              <w:rFonts w:ascii="Arial Narrow" w:hAnsi="Arial Narrow"/>
                              <w:sz w:val="18"/>
                              <w:szCs w:val="18"/>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14FEB8E" id="_x0000_t202" coordsize="21600,21600" o:spt="202" path="m,l,21600r21600,l21600,xe">
              <v:stroke joinstyle="miter"/>
              <v:path gradientshapeok="t" o:connecttype="rect"/>
            </v:shapetype>
            <v:shape id="Polje z besedilom 18" o:spid="_x0000_s1027" type="#_x0000_t202" style="position:absolute;left:0;text-align:left;margin-left:96.15pt;margin-top:9.6pt;width:391.55pt;height:6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" stroked="f">
              <v:textbox>
                <w:txbxContent>
                  <w:p w14:paraId="0A06621E" w14:textId="77777777" w:rsidR="00892AFD" w:rsidRPr="004E62F0" w:rsidRDefault="00892AFD" w:rsidP="00646122">
                    <w:pPr>
                      <w:rPr>
                        <w:rFonts w:ascii="Arial Narrow" w:hAnsi="Arial Narrow"/>
                      </w:rPr>
                    </w:pPr>
                    <w:r w:rsidRPr="004E62F0">
                      <w:rPr>
                        <w:rFonts w:ascii="Arial Narrow" w:hAnsi="Arial Narrow"/>
                      </w:rPr>
                      <w:t>KOČEVSKI LES, družba za lesno proizvodnjo, d.o.o.</w:t>
                    </w:r>
                  </w:p>
                  <w:p w14:paraId="31EEDD29" w14:textId="77777777" w:rsidR="00892AFD" w:rsidRPr="004E62F0" w:rsidRDefault="00892AFD" w:rsidP="00646122">
                    <w:pPr>
                      <w:rPr>
                        <w:rFonts w:ascii="Arial Narrow" w:hAnsi="Arial Narrow"/>
                      </w:rPr>
                    </w:pPr>
                    <w:r w:rsidRPr="004E62F0">
                      <w:rPr>
                        <w:rFonts w:ascii="Arial Narrow" w:hAnsi="Arial Narrow"/>
                      </w:rPr>
                      <w:t>Trata XIV/6a</w:t>
                    </w:r>
                  </w:p>
                  <w:p w14:paraId="33A73394" w14:textId="77777777" w:rsidR="00892AFD" w:rsidRPr="004E62F0" w:rsidRDefault="00892AFD" w:rsidP="00646122">
                    <w:pPr>
                      <w:rPr>
                        <w:rFonts w:ascii="Arial Narrow" w:hAnsi="Arial Narrow"/>
                      </w:rPr>
                    </w:pPr>
                    <w:r w:rsidRPr="004E62F0">
                      <w:rPr>
                        <w:rFonts w:ascii="Arial Narrow" w:hAnsi="Arial Narrow"/>
                      </w:rPr>
                      <w:t>1330 KOČEVJE</w:t>
                    </w:r>
                  </w:p>
                  <w:p w14:paraId="30728BC2" w14:textId="77777777" w:rsidR="00892AFD" w:rsidRPr="00972511" w:rsidRDefault="00892AFD" w:rsidP="00646122">
                    <w:pPr>
                      <w:rPr>
                        <w:rFonts w:ascii="Arial Narrow" w:hAnsi="Arial Narrow"/>
                        <w:sz w:val="18"/>
                        <w:szCs w:val="18"/>
                      </w:rPr>
                    </w:pPr>
                    <w:r w:rsidRPr="00972511">
                      <w:rPr>
                        <w:rFonts w:ascii="Arial Narrow" w:hAnsi="Arial Narrow"/>
                        <w:sz w:val="18"/>
                        <w:szCs w:val="18"/>
                      </w:rPr>
                      <w:t>Matična št.: 6812694000</w:t>
                    </w:r>
                    <w:r w:rsidRPr="00972511">
                      <w:rPr>
                        <w:rFonts w:ascii="Arial Narrow" w:hAnsi="Arial Narrow"/>
                        <w:sz w:val="18"/>
                        <w:szCs w:val="18"/>
                      </w:rPr>
                      <w:tab/>
                      <w:t>ID za DDV: SI13197797</w:t>
                    </w:r>
                    <w:r w:rsidRPr="00972511">
                      <w:rPr>
                        <w:rFonts w:ascii="Arial Narrow" w:hAnsi="Arial Narrow"/>
                        <w:sz w:val="18"/>
                        <w:szCs w:val="18"/>
                      </w:rPr>
                      <w:tab/>
                    </w:r>
                    <w:hyperlink r:id="rId4" w:history="1">
                      <w:r w:rsidRPr="00972511">
                        <w:rPr>
                          <w:rStyle w:val="Hiperpovezava"/>
                          <w:rFonts w:ascii="Arial Narrow" w:hAnsi="Arial Narrow"/>
                          <w:sz w:val="18"/>
                          <w:szCs w:val="18"/>
                        </w:rPr>
                        <w:t>www.kocevski-les.si</w:t>
                      </w:r>
                    </w:hyperlink>
                    <w:r w:rsidRPr="00972511">
                      <w:rPr>
                        <w:rFonts w:ascii="Arial Narrow" w:hAnsi="Arial Narrow"/>
                        <w:sz w:val="18"/>
                        <w:szCs w:val="18"/>
                      </w:rPr>
                      <w:tab/>
                    </w:r>
                    <w:hyperlink r:id="rId5" w:history="1">
                      <w:r w:rsidRPr="00972511">
                        <w:rPr>
                          <w:rStyle w:val="Hiperpovezava"/>
                          <w:rFonts w:ascii="Arial Narrow" w:hAnsi="Arial Narrow"/>
                          <w:sz w:val="18"/>
                          <w:szCs w:val="18"/>
                        </w:rPr>
                        <w:t>info@kocevski-les.si</w:t>
                      </w:r>
                    </w:hyperlink>
                    <w:r w:rsidRPr="00972511">
                      <w:rPr>
                        <w:rFonts w:ascii="Arial Narrow" w:hAnsi="Arial Narrow"/>
                        <w:sz w:val="18"/>
                        <w:szCs w:val="18"/>
                      </w:rPr>
                      <w:tab/>
                    </w:r>
                  </w:p>
                </w:txbxContent>
              </v:textbox>
            </v:shape>
          </w:pict>
        </mc:Fallback>
      </mc:AlternateContent>
    </w:r>
    <w:bookmarkEnd w:id="12"/>
    <w:bookmarkEnd w:id="1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C6003" w14:textId="77777777" w:rsidR="00892AFD" w:rsidRDefault="00892AFD">
    <w:pPr>
      <w:pStyle w:val="Glava"/>
    </w:pPr>
    <w:r>
      <w:rPr>
        <w:noProof/>
        <w:lang w:eastAsia="sl-SI"/>
      </w:rPr>
      <w:drawing>
        <wp:anchor distT="0" distB="0" distL="114300" distR="114300" simplePos="0" relativeHeight="251663360" behindDoc="1" locked="0" layoutInCell="0" allowOverlap="1" wp14:anchorId="774F52F8" wp14:editId="392EDAF9">
          <wp:simplePos x="0" y="0"/>
          <wp:positionH relativeFrom="margin">
            <wp:align>center</wp:align>
          </wp:positionH>
          <wp:positionV relativeFrom="margin">
            <wp:align>center</wp:align>
          </wp:positionV>
          <wp:extent cx="5574030" cy="3134995"/>
          <wp:effectExtent l="0" t="0" r="0" b="0"/>
          <wp:wrapNone/>
          <wp:docPr id="8" name="Slika 8" descr="Brez nasl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ez naslov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4030" cy="3134995"/>
                  </a:xfrm>
                  <a:prstGeom prst="rect">
                    <a:avLst/>
                  </a:prstGeom>
                  <a:noFill/>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CCB20" w14:textId="77777777" w:rsidR="00892AFD" w:rsidRDefault="00892AFD" w:rsidP="00051E86">
    <w:pPr>
      <w:jc w:val="right"/>
    </w:pPr>
    <w:r>
      <w:rPr>
        <w:noProof/>
        <w:lang w:eastAsia="sl-SI"/>
      </w:rPr>
      <w:drawing>
        <wp:anchor distT="0" distB="0" distL="114300" distR="114300" simplePos="0" relativeHeight="251664384" behindDoc="1" locked="0" layoutInCell="0" allowOverlap="1" wp14:anchorId="55934511" wp14:editId="0DCD8960">
          <wp:simplePos x="0" y="0"/>
          <wp:positionH relativeFrom="margin">
            <wp:align>center</wp:align>
          </wp:positionH>
          <wp:positionV relativeFrom="margin">
            <wp:align>center</wp:align>
          </wp:positionV>
          <wp:extent cx="5574030" cy="3134995"/>
          <wp:effectExtent l="0" t="0" r="0" b="0"/>
          <wp:wrapNone/>
          <wp:docPr id="9" name="Slika 9" descr="Brez nasl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rez naslov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4030" cy="3134995"/>
                  </a:xfrm>
                  <a:prstGeom prst="rect">
                    <a:avLst/>
                  </a:prstGeom>
                  <a:noFill/>
                </pic:spPr>
              </pic:pic>
            </a:graphicData>
          </a:graphic>
        </wp:anchor>
      </w:drawing>
    </w:r>
    <w:r>
      <w:rPr>
        <w:noProof/>
        <w:lang w:eastAsia="sl-SI"/>
      </w:rPr>
      <w:drawing>
        <wp:inline distT="0" distB="0" distL="0" distR="0" wp14:anchorId="211BE671" wp14:editId="46644A3A">
          <wp:extent cx="2448511" cy="616989"/>
          <wp:effectExtent l="19050" t="0" r="8939" b="0"/>
          <wp:docPr id="1" name="Slika 1" descr="dopis_glav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_glava_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72254" cy="622972"/>
                  </a:xfrm>
                  <a:prstGeom prst="rect">
                    <a:avLst/>
                  </a:prstGeom>
                  <a:noFill/>
                  <a:ln>
                    <a:noFill/>
                  </a:ln>
                </pic:spPr>
              </pic:pic>
            </a:graphicData>
          </a:graphic>
        </wp:inline>
      </w:drawing>
    </w:r>
    <w:r>
      <w:t xml:space="preserve"> </w:t>
    </w:r>
  </w:p>
  <w:p w14:paraId="00C97BB2" w14:textId="77777777" w:rsidR="00892AFD" w:rsidRDefault="00892AFD" w:rsidP="00F23755"/>
  <w:p w14:paraId="4C9B12D0" w14:textId="77777777" w:rsidR="00892AFD" w:rsidRPr="00C96B7B" w:rsidRDefault="00892AFD" w:rsidP="00F23755">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490A9" w14:textId="6718D905" w:rsidR="00892AFD" w:rsidRDefault="00892AFD" w:rsidP="00D96F05">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AF0"/>
    <w:multiLevelType w:val="hybridMultilevel"/>
    <w:tmpl w:val="9B7A37CA"/>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1" w15:restartNumberingAfterBreak="0">
    <w:nsid w:val="023C7059"/>
    <w:multiLevelType w:val="hybridMultilevel"/>
    <w:tmpl w:val="A9F21E50"/>
    <w:lvl w:ilvl="0" w:tplc="42C25D3E">
      <w:start w:val="1"/>
      <w:numFmt w:val="bullet"/>
      <w:lvlText w:val="-"/>
      <w:lvlJc w:val="left"/>
      <w:pPr>
        <w:ind w:left="1822" w:hanging="360"/>
      </w:pPr>
      <w:rPr>
        <w:rFonts w:ascii="Tahoma" w:eastAsia="Times New Roman" w:hAnsi="Tahoma" w:cs="Tahoma" w:hint="default"/>
      </w:rPr>
    </w:lvl>
    <w:lvl w:ilvl="1" w:tplc="04240003" w:tentative="1">
      <w:start w:val="1"/>
      <w:numFmt w:val="bullet"/>
      <w:lvlText w:val="o"/>
      <w:lvlJc w:val="left"/>
      <w:pPr>
        <w:ind w:left="2542" w:hanging="360"/>
      </w:pPr>
      <w:rPr>
        <w:rFonts w:ascii="Courier New" w:hAnsi="Courier New" w:cs="Courier New" w:hint="default"/>
      </w:rPr>
    </w:lvl>
    <w:lvl w:ilvl="2" w:tplc="04240005" w:tentative="1">
      <w:start w:val="1"/>
      <w:numFmt w:val="bullet"/>
      <w:lvlText w:val=""/>
      <w:lvlJc w:val="left"/>
      <w:pPr>
        <w:ind w:left="3262" w:hanging="360"/>
      </w:pPr>
      <w:rPr>
        <w:rFonts w:ascii="Wingdings" w:hAnsi="Wingdings" w:hint="default"/>
      </w:rPr>
    </w:lvl>
    <w:lvl w:ilvl="3" w:tplc="04240001" w:tentative="1">
      <w:start w:val="1"/>
      <w:numFmt w:val="bullet"/>
      <w:lvlText w:val=""/>
      <w:lvlJc w:val="left"/>
      <w:pPr>
        <w:ind w:left="3982" w:hanging="360"/>
      </w:pPr>
      <w:rPr>
        <w:rFonts w:ascii="Symbol" w:hAnsi="Symbol" w:hint="default"/>
      </w:rPr>
    </w:lvl>
    <w:lvl w:ilvl="4" w:tplc="04240003" w:tentative="1">
      <w:start w:val="1"/>
      <w:numFmt w:val="bullet"/>
      <w:lvlText w:val="o"/>
      <w:lvlJc w:val="left"/>
      <w:pPr>
        <w:ind w:left="4702" w:hanging="360"/>
      </w:pPr>
      <w:rPr>
        <w:rFonts w:ascii="Courier New" w:hAnsi="Courier New" w:cs="Courier New" w:hint="default"/>
      </w:rPr>
    </w:lvl>
    <w:lvl w:ilvl="5" w:tplc="04240005" w:tentative="1">
      <w:start w:val="1"/>
      <w:numFmt w:val="bullet"/>
      <w:lvlText w:val=""/>
      <w:lvlJc w:val="left"/>
      <w:pPr>
        <w:ind w:left="5422" w:hanging="360"/>
      </w:pPr>
      <w:rPr>
        <w:rFonts w:ascii="Wingdings" w:hAnsi="Wingdings" w:hint="default"/>
      </w:rPr>
    </w:lvl>
    <w:lvl w:ilvl="6" w:tplc="04240001" w:tentative="1">
      <w:start w:val="1"/>
      <w:numFmt w:val="bullet"/>
      <w:lvlText w:val=""/>
      <w:lvlJc w:val="left"/>
      <w:pPr>
        <w:ind w:left="6142" w:hanging="360"/>
      </w:pPr>
      <w:rPr>
        <w:rFonts w:ascii="Symbol" w:hAnsi="Symbol" w:hint="default"/>
      </w:rPr>
    </w:lvl>
    <w:lvl w:ilvl="7" w:tplc="04240003" w:tentative="1">
      <w:start w:val="1"/>
      <w:numFmt w:val="bullet"/>
      <w:lvlText w:val="o"/>
      <w:lvlJc w:val="left"/>
      <w:pPr>
        <w:ind w:left="6862" w:hanging="360"/>
      </w:pPr>
      <w:rPr>
        <w:rFonts w:ascii="Courier New" w:hAnsi="Courier New" w:cs="Courier New" w:hint="default"/>
      </w:rPr>
    </w:lvl>
    <w:lvl w:ilvl="8" w:tplc="04240005" w:tentative="1">
      <w:start w:val="1"/>
      <w:numFmt w:val="bullet"/>
      <w:lvlText w:val=""/>
      <w:lvlJc w:val="left"/>
      <w:pPr>
        <w:ind w:left="7582" w:hanging="360"/>
      </w:pPr>
      <w:rPr>
        <w:rFonts w:ascii="Wingdings" w:hAnsi="Wingdings" w:hint="default"/>
      </w:rPr>
    </w:lvl>
  </w:abstractNum>
  <w:abstractNum w:abstractNumId="2" w15:restartNumberingAfterBreak="0">
    <w:nsid w:val="03452728"/>
    <w:multiLevelType w:val="hybridMultilevel"/>
    <w:tmpl w:val="65BE80C2"/>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3" w15:restartNumberingAfterBreak="0">
    <w:nsid w:val="08D8081A"/>
    <w:multiLevelType w:val="hybridMultilevel"/>
    <w:tmpl w:val="F42A8C88"/>
    <w:lvl w:ilvl="0" w:tplc="86FCEBB8">
      <w:numFmt w:val="bullet"/>
      <w:lvlText w:val="-"/>
      <w:lvlJc w:val="left"/>
      <w:pPr>
        <w:ind w:left="1068" w:hanging="708"/>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ED7C65"/>
    <w:multiLevelType w:val="hybridMultilevel"/>
    <w:tmpl w:val="BBC643C8"/>
    <w:lvl w:ilvl="0" w:tplc="BABEA162">
      <w:start w:val="1"/>
      <w:numFmt w:val="lowerLetter"/>
      <w:lvlText w:val="%1)"/>
      <w:lvlJc w:val="left"/>
      <w:pPr>
        <w:ind w:left="885" w:hanging="52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3B17E8"/>
    <w:multiLevelType w:val="hybridMultilevel"/>
    <w:tmpl w:val="118433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4B29E8"/>
    <w:multiLevelType w:val="hybridMultilevel"/>
    <w:tmpl w:val="DF4CE362"/>
    <w:lvl w:ilvl="0" w:tplc="42C25D3E">
      <w:start w:val="1"/>
      <w:numFmt w:val="bullet"/>
      <w:lvlText w:val="-"/>
      <w:lvlJc w:val="left"/>
      <w:pPr>
        <w:ind w:left="742"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581E70"/>
    <w:multiLevelType w:val="hybridMultilevel"/>
    <w:tmpl w:val="E4729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A62118"/>
    <w:multiLevelType w:val="hybridMultilevel"/>
    <w:tmpl w:val="86DAE5AA"/>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7B3B94"/>
    <w:multiLevelType w:val="hybridMultilevel"/>
    <w:tmpl w:val="CD90CBD2"/>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18" w:hanging="360"/>
      </w:pPr>
      <w:rPr>
        <w:rFonts w:ascii="Courier New" w:hAnsi="Courier New" w:cs="Courier New" w:hint="default"/>
      </w:rPr>
    </w:lvl>
    <w:lvl w:ilvl="2" w:tplc="04240005" w:tentative="1">
      <w:start w:val="1"/>
      <w:numFmt w:val="bullet"/>
      <w:lvlText w:val=""/>
      <w:lvlJc w:val="left"/>
      <w:pPr>
        <w:ind w:left="2138" w:hanging="360"/>
      </w:pPr>
      <w:rPr>
        <w:rFonts w:ascii="Wingdings" w:hAnsi="Wingdings" w:hint="default"/>
      </w:rPr>
    </w:lvl>
    <w:lvl w:ilvl="3" w:tplc="04240001" w:tentative="1">
      <w:start w:val="1"/>
      <w:numFmt w:val="bullet"/>
      <w:lvlText w:val=""/>
      <w:lvlJc w:val="left"/>
      <w:pPr>
        <w:ind w:left="2858" w:hanging="360"/>
      </w:pPr>
      <w:rPr>
        <w:rFonts w:ascii="Symbol" w:hAnsi="Symbol" w:hint="default"/>
      </w:rPr>
    </w:lvl>
    <w:lvl w:ilvl="4" w:tplc="04240003" w:tentative="1">
      <w:start w:val="1"/>
      <w:numFmt w:val="bullet"/>
      <w:lvlText w:val="o"/>
      <w:lvlJc w:val="left"/>
      <w:pPr>
        <w:ind w:left="3578" w:hanging="360"/>
      </w:pPr>
      <w:rPr>
        <w:rFonts w:ascii="Courier New" w:hAnsi="Courier New" w:cs="Courier New" w:hint="default"/>
      </w:rPr>
    </w:lvl>
    <w:lvl w:ilvl="5" w:tplc="04240005" w:tentative="1">
      <w:start w:val="1"/>
      <w:numFmt w:val="bullet"/>
      <w:lvlText w:val=""/>
      <w:lvlJc w:val="left"/>
      <w:pPr>
        <w:ind w:left="4298" w:hanging="360"/>
      </w:pPr>
      <w:rPr>
        <w:rFonts w:ascii="Wingdings" w:hAnsi="Wingdings" w:hint="default"/>
      </w:rPr>
    </w:lvl>
    <w:lvl w:ilvl="6" w:tplc="04240001" w:tentative="1">
      <w:start w:val="1"/>
      <w:numFmt w:val="bullet"/>
      <w:lvlText w:val=""/>
      <w:lvlJc w:val="left"/>
      <w:pPr>
        <w:ind w:left="5018" w:hanging="360"/>
      </w:pPr>
      <w:rPr>
        <w:rFonts w:ascii="Symbol" w:hAnsi="Symbol" w:hint="default"/>
      </w:rPr>
    </w:lvl>
    <w:lvl w:ilvl="7" w:tplc="04240003" w:tentative="1">
      <w:start w:val="1"/>
      <w:numFmt w:val="bullet"/>
      <w:lvlText w:val="o"/>
      <w:lvlJc w:val="left"/>
      <w:pPr>
        <w:ind w:left="5738" w:hanging="360"/>
      </w:pPr>
      <w:rPr>
        <w:rFonts w:ascii="Courier New" w:hAnsi="Courier New" w:cs="Courier New" w:hint="default"/>
      </w:rPr>
    </w:lvl>
    <w:lvl w:ilvl="8" w:tplc="04240005" w:tentative="1">
      <w:start w:val="1"/>
      <w:numFmt w:val="bullet"/>
      <w:lvlText w:val=""/>
      <w:lvlJc w:val="left"/>
      <w:pPr>
        <w:ind w:left="6458" w:hanging="360"/>
      </w:pPr>
      <w:rPr>
        <w:rFonts w:ascii="Wingdings" w:hAnsi="Wingdings" w:hint="default"/>
      </w:rPr>
    </w:lvl>
  </w:abstractNum>
  <w:abstractNum w:abstractNumId="10" w15:restartNumberingAfterBreak="0">
    <w:nsid w:val="227A66F7"/>
    <w:multiLevelType w:val="hybridMultilevel"/>
    <w:tmpl w:val="58E490D4"/>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2A32C1"/>
    <w:multiLevelType w:val="hybridMultilevel"/>
    <w:tmpl w:val="AB5EB862"/>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12" w15:restartNumberingAfterBreak="0">
    <w:nsid w:val="24396961"/>
    <w:multiLevelType w:val="hybridMultilevel"/>
    <w:tmpl w:val="080AE96A"/>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BB11CF"/>
    <w:multiLevelType w:val="hybridMultilevel"/>
    <w:tmpl w:val="8F30CF54"/>
    <w:lvl w:ilvl="0" w:tplc="6E5C5BA8">
      <w:start w:val="1"/>
      <w:numFmt w:val="lowerLetter"/>
      <w:lvlText w:val="%1)"/>
      <w:lvlJc w:val="left"/>
      <w:pPr>
        <w:ind w:left="885" w:hanging="52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680477"/>
    <w:multiLevelType w:val="hybridMultilevel"/>
    <w:tmpl w:val="163676E4"/>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6E5402"/>
    <w:multiLevelType w:val="hybridMultilevel"/>
    <w:tmpl w:val="266447B2"/>
    <w:lvl w:ilvl="0" w:tplc="42C25D3E">
      <w:start w:val="1"/>
      <w:numFmt w:val="bullet"/>
      <w:lvlText w:val="-"/>
      <w:lvlJc w:val="left"/>
      <w:pPr>
        <w:ind w:left="1102"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BF503C1"/>
    <w:multiLevelType w:val="hybridMultilevel"/>
    <w:tmpl w:val="78E8CEA4"/>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5D0402"/>
    <w:multiLevelType w:val="hybridMultilevel"/>
    <w:tmpl w:val="CB5C0142"/>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683383"/>
    <w:multiLevelType w:val="hybridMultilevel"/>
    <w:tmpl w:val="C4380A78"/>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19" w15:restartNumberingAfterBreak="0">
    <w:nsid w:val="31622D4C"/>
    <w:multiLevelType w:val="hybridMultilevel"/>
    <w:tmpl w:val="D6A03AA4"/>
    <w:lvl w:ilvl="0" w:tplc="30A44ADA">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D171F2"/>
    <w:multiLevelType w:val="hybridMultilevel"/>
    <w:tmpl w:val="5C48917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18" w:hanging="360"/>
      </w:pPr>
      <w:rPr>
        <w:rFonts w:ascii="Courier New" w:hAnsi="Courier New" w:cs="Courier New" w:hint="default"/>
      </w:rPr>
    </w:lvl>
    <w:lvl w:ilvl="2" w:tplc="04240005" w:tentative="1">
      <w:start w:val="1"/>
      <w:numFmt w:val="bullet"/>
      <w:lvlText w:val=""/>
      <w:lvlJc w:val="left"/>
      <w:pPr>
        <w:ind w:left="2138" w:hanging="360"/>
      </w:pPr>
      <w:rPr>
        <w:rFonts w:ascii="Wingdings" w:hAnsi="Wingdings" w:hint="default"/>
      </w:rPr>
    </w:lvl>
    <w:lvl w:ilvl="3" w:tplc="04240001" w:tentative="1">
      <w:start w:val="1"/>
      <w:numFmt w:val="bullet"/>
      <w:lvlText w:val=""/>
      <w:lvlJc w:val="left"/>
      <w:pPr>
        <w:ind w:left="2858" w:hanging="360"/>
      </w:pPr>
      <w:rPr>
        <w:rFonts w:ascii="Symbol" w:hAnsi="Symbol" w:hint="default"/>
      </w:rPr>
    </w:lvl>
    <w:lvl w:ilvl="4" w:tplc="04240003" w:tentative="1">
      <w:start w:val="1"/>
      <w:numFmt w:val="bullet"/>
      <w:lvlText w:val="o"/>
      <w:lvlJc w:val="left"/>
      <w:pPr>
        <w:ind w:left="3578" w:hanging="360"/>
      </w:pPr>
      <w:rPr>
        <w:rFonts w:ascii="Courier New" w:hAnsi="Courier New" w:cs="Courier New" w:hint="default"/>
      </w:rPr>
    </w:lvl>
    <w:lvl w:ilvl="5" w:tplc="04240005" w:tentative="1">
      <w:start w:val="1"/>
      <w:numFmt w:val="bullet"/>
      <w:lvlText w:val=""/>
      <w:lvlJc w:val="left"/>
      <w:pPr>
        <w:ind w:left="4298" w:hanging="360"/>
      </w:pPr>
      <w:rPr>
        <w:rFonts w:ascii="Wingdings" w:hAnsi="Wingdings" w:hint="default"/>
      </w:rPr>
    </w:lvl>
    <w:lvl w:ilvl="6" w:tplc="04240001" w:tentative="1">
      <w:start w:val="1"/>
      <w:numFmt w:val="bullet"/>
      <w:lvlText w:val=""/>
      <w:lvlJc w:val="left"/>
      <w:pPr>
        <w:ind w:left="5018" w:hanging="360"/>
      </w:pPr>
      <w:rPr>
        <w:rFonts w:ascii="Symbol" w:hAnsi="Symbol" w:hint="default"/>
      </w:rPr>
    </w:lvl>
    <w:lvl w:ilvl="7" w:tplc="04240003" w:tentative="1">
      <w:start w:val="1"/>
      <w:numFmt w:val="bullet"/>
      <w:lvlText w:val="o"/>
      <w:lvlJc w:val="left"/>
      <w:pPr>
        <w:ind w:left="5738" w:hanging="360"/>
      </w:pPr>
      <w:rPr>
        <w:rFonts w:ascii="Courier New" w:hAnsi="Courier New" w:cs="Courier New" w:hint="default"/>
      </w:rPr>
    </w:lvl>
    <w:lvl w:ilvl="8" w:tplc="04240005" w:tentative="1">
      <w:start w:val="1"/>
      <w:numFmt w:val="bullet"/>
      <w:lvlText w:val=""/>
      <w:lvlJc w:val="left"/>
      <w:pPr>
        <w:ind w:left="6458" w:hanging="360"/>
      </w:pPr>
      <w:rPr>
        <w:rFonts w:ascii="Wingdings" w:hAnsi="Wingdings" w:hint="default"/>
      </w:rPr>
    </w:lvl>
  </w:abstractNum>
  <w:abstractNum w:abstractNumId="21" w15:restartNumberingAfterBreak="0">
    <w:nsid w:val="370A4BE8"/>
    <w:multiLevelType w:val="multilevel"/>
    <w:tmpl w:val="75608356"/>
    <w:lvl w:ilvl="0">
      <w:start w:val="10"/>
      <w:numFmt w:val="decimal"/>
      <w:pStyle w:val="Naslov1"/>
      <w:lvlText w:val="%1."/>
      <w:lvlJc w:val="left"/>
      <w:pPr>
        <w:ind w:left="720" w:hanging="360"/>
      </w:pPr>
      <w:rPr>
        <w:rFonts w:hint="default"/>
      </w:rPr>
    </w:lvl>
    <w:lvl w:ilvl="1">
      <w:start w:val="1"/>
      <w:numFmt w:val="decimal"/>
      <w:pStyle w:val="Naslov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BB134FE"/>
    <w:multiLevelType w:val="hybridMultilevel"/>
    <w:tmpl w:val="50485D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123F6E"/>
    <w:multiLevelType w:val="hybridMultilevel"/>
    <w:tmpl w:val="23B2D8F4"/>
    <w:lvl w:ilvl="0" w:tplc="C5B2DF1E">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884CBD"/>
    <w:multiLevelType w:val="hybridMultilevel"/>
    <w:tmpl w:val="7BF2517E"/>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46341A"/>
    <w:multiLevelType w:val="hybridMultilevel"/>
    <w:tmpl w:val="017C4B46"/>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291425"/>
    <w:multiLevelType w:val="hybridMultilevel"/>
    <w:tmpl w:val="E21E344E"/>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6A2F12"/>
    <w:multiLevelType w:val="hybridMultilevel"/>
    <w:tmpl w:val="8F30CF54"/>
    <w:lvl w:ilvl="0" w:tplc="6E5C5BA8">
      <w:start w:val="1"/>
      <w:numFmt w:val="lowerLetter"/>
      <w:lvlText w:val="%1)"/>
      <w:lvlJc w:val="left"/>
      <w:pPr>
        <w:ind w:left="885" w:hanging="52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486DA2"/>
    <w:multiLevelType w:val="hybridMultilevel"/>
    <w:tmpl w:val="4A3AF4E4"/>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913053"/>
    <w:multiLevelType w:val="hybridMultilevel"/>
    <w:tmpl w:val="333E5852"/>
    <w:lvl w:ilvl="0" w:tplc="86FCEBB8">
      <w:numFmt w:val="bullet"/>
      <w:lvlText w:val="-"/>
      <w:lvlJc w:val="left"/>
      <w:pPr>
        <w:ind w:left="1068" w:hanging="708"/>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D34205"/>
    <w:multiLevelType w:val="hybridMultilevel"/>
    <w:tmpl w:val="CD0E08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3F6AA3"/>
    <w:multiLevelType w:val="hybridMultilevel"/>
    <w:tmpl w:val="84FC3AD6"/>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32" w15:restartNumberingAfterBreak="0">
    <w:nsid w:val="4B997A16"/>
    <w:multiLevelType w:val="hybridMultilevel"/>
    <w:tmpl w:val="50485D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66410E"/>
    <w:multiLevelType w:val="hybridMultilevel"/>
    <w:tmpl w:val="07FC9FC4"/>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6C060B"/>
    <w:multiLevelType w:val="hybridMultilevel"/>
    <w:tmpl w:val="50485D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A9091C"/>
    <w:multiLevelType w:val="hybridMultilevel"/>
    <w:tmpl w:val="3662A7B2"/>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3C0A16"/>
    <w:multiLevelType w:val="hybridMultilevel"/>
    <w:tmpl w:val="4FACCD50"/>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9D4FC9"/>
    <w:multiLevelType w:val="hybridMultilevel"/>
    <w:tmpl w:val="28687B0C"/>
    <w:lvl w:ilvl="0" w:tplc="42C25D3E">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853765"/>
    <w:multiLevelType w:val="hybridMultilevel"/>
    <w:tmpl w:val="CD74515C"/>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962CC0"/>
    <w:multiLevelType w:val="hybridMultilevel"/>
    <w:tmpl w:val="F558DA14"/>
    <w:lvl w:ilvl="0" w:tplc="30A44ADA">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A863FB"/>
    <w:multiLevelType w:val="hybridMultilevel"/>
    <w:tmpl w:val="BE16D448"/>
    <w:lvl w:ilvl="0" w:tplc="C5B2DF1E">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2C3B1F"/>
    <w:multiLevelType w:val="hybridMultilevel"/>
    <w:tmpl w:val="C8641B44"/>
    <w:lvl w:ilvl="0" w:tplc="42C25D3E">
      <w:start w:val="1"/>
      <w:numFmt w:val="bullet"/>
      <w:lvlText w:val="-"/>
      <w:lvlJc w:val="left"/>
      <w:pPr>
        <w:ind w:left="742"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0530571">
    <w:abstractNumId w:val="21"/>
  </w:num>
  <w:num w:numId="2" w16cid:durableId="1874033295">
    <w:abstractNumId w:val="35"/>
  </w:num>
  <w:num w:numId="3" w16cid:durableId="1714034152">
    <w:abstractNumId w:val="39"/>
  </w:num>
  <w:num w:numId="4" w16cid:durableId="1149979891">
    <w:abstractNumId w:val="37"/>
  </w:num>
  <w:num w:numId="5" w16cid:durableId="101728959">
    <w:abstractNumId w:val="36"/>
  </w:num>
  <w:num w:numId="6" w16cid:durableId="1121680901">
    <w:abstractNumId w:val="30"/>
  </w:num>
  <w:num w:numId="7" w16cid:durableId="1504780066">
    <w:abstractNumId w:val="12"/>
  </w:num>
  <w:num w:numId="8" w16cid:durableId="1243875564">
    <w:abstractNumId w:val="38"/>
  </w:num>
  <w:num w:numId="9" w16cid:durableId="1266772343">
    <w:abstractNumId w:val="10"/>
  </w:num>
  <w:num w:numId="10" w16cid:durableId="1029644817">
    <w:abstractNumId w:val="2"/>
  </w:num>
  <w:num w:numId="11" w16cid:durableId="1518042402">
    <w:abstractNumId w:val="0"/>
  </w:num>
  <w:num w:numId="12" w16cid:durableId="197664215">
    <w:abstractNumId w:val="31"/>
  </w:num>
  <w:num w:numId="13" w16cid:durableId="160587297">
    <w:abstractNumId w:val="26"/>
  </w:num>
  <w:num w:numId="14" w16cid:durableId="1378773141">
    <w:abstractNumId w:val="11"/>
  </w:num>
  <w:num w:numId="15" w16cid:durableId="1495100092">
    <w:abstractNumId w:val="1"/>
  </w:num>
  <w:num w:numId="16" w16cid:durableId="1757676173">
    <w:abstractNumId w:val="18"/>
  </w:num>
  <w:num w:numId="17" w16cid:durableId="808935578">
    <w:abstractNumId w:val="22"/>
  </w:num>
  <w:num w:numId="18" w16cid:durableId="967974709">
    <w:abstractNumId w:val="6"/>
  </w:num>
  <w:num w:numId="19" w16cid:durableId="2004241181">
    <w:abstractNumId w:val="28"/>
  </w:num>
  <w:num w:numId="20" w16cid:durableId="212617922">
    <w:abstractNumId w:val="25"/>
  </w:num>
  <w:num w:numId="21" w16cid:durableId="1738212342">
    <w:abstractNumId w:val="16"/>
  </w:num>
  <w:num w:numId="22" w16cid:durableId="2036760549">
    <w:abstractNumId w:val="24"/>
  </w:num>
  <w:num w:numId="23" w16cid:durableId="1862161881">
    <w:abstractNumId w:val="43"/>
  </w:num>
  <w:num w:numId="24" w16cid:durableId="446392322">
    <w:abstractNumId w:val="5"/>
  </w:num>
  <w:num w:numId="25" w16cid:durableId="1037700958">
    <w:abstractNumId w:val="7"/>
  </w:num>
  <w:num w:numId="26" w16cid:durableId="434444290">
    <w:abstractNumId w:val="15"/>
  </w:num>
  <w:num w:numId="27" w16cid:durableId="672612896">
    <w:abstractNumId w:val="42"/>
  </w:num>
  <w:num w:numId="28" w16cid:durableId="2119135794">
    <w:abstractNumId w:val="17"/>
  </w:num>
  <w:num w:numId="29" w16cid:durableId="745419873">
    <w:abstractNumId w:val="33"/>
  </w:num>
  <w:num w:numId="30" w16cid:durableId="1105811277">
    <w:abstractNumId w:val="8"/>
  </w:num>
  <w:num w:numId="31" w16cid:durableId="1285387788">
    <w:abstractNumId w:val="14"/>
  </w:num>
  <w:num w:numId="32" w16cid:durableId="1439136151">
    <w:abstractNumId w:val="32"/>
  </w:num>
  <w:num w:numId="33" w16cid:durableId="1317610793">
    <w:abstractNumId w:val="34"/>
  </w:num>
  <w:num w:numId="34" w16cid:durableId="1961063038">
    <w:abstractNumId w:val="40"/>
  </w:num>
  <w:num w:numId="35" w16cid:durableId="1467158770">
    <w:abstractNumId w:val="9"/>
  </w:num>
  <w:num w:numId="36" w16cid:durableId="894465917">
    <w:abstractNumId w:val="20"/>
  </w:num>
  <w:num w:numId="37" w16cid:durableId="1443723233">
    <w:abstractNumId w:val="3"/>
  </w:num>
  <w:num w:numId="38" w16cid:durableId="1509102338">
    <w:abstractNumId w:val="29"/>
  </w:num>
  <w:num w:numId="39" w16cid:durableId="1519805281">
    <w:abstractNumId w:val="13"/>
  </w:num>
  <w:num w:numId="40" w16cid:durableId="639192933">
    <w:abstractNumId w:val="27"/>
  </w:num>
  <w:num w:numId="41" w16cid:durableId="1247110404">
    <w:abstractNumId w:val="41"/>
  </w:num>
  <w:num w:numId="42" w16cid:durableId="2016376464">
    <w:abstractNumId w:val="19"/>
  </w:num>
  <w:num w:numId="43" w16cid:durableId="1937515724">
    <w:abstractNumId w:val="4"/>
  </w:num>
  <w:num w:numId="44" w16cid:durableId="851922083">
    <w:abstractNumId w:val="23"/>
  </w:num>
  <w:num w:numId="45" w16cid:durableId="15460161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693400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08"/>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C09"/>
    <w:rsid w:val="000008B0"/>
    <w:rsid w:val="00022A3D"/>
    <w:rsid w:val="00051E86"/>
    <w:rsid w:val="0005341C"/>
    <w:rsid w:val="00056A9B"/>
    <w:rsid w:val="00060C96"/>
    <w:rsid w:val="00062B05"/>
    <w:rsid w:val="000710F6"/>
    <w:rsid w:val="000717EF"/>
    <w:rsid w:val="00075795"/>
    <w:rsid w:val="00084EF8"/>
    <w:rsid w:val="000927A8"/>
    <w:rsid w:val="000A1DFD"/>
    <w:rsid w:val="000A64C8"/>
    <w:rsid w:val="000B5066"/>
    <w:rsid w:val="000B7E3D"/>
    <w:rsid w:val="000C076A"/>
    <w:rsid w:val="000C656B"/>
    <w:rsid w:val="000D79BC"/>
    <w:rsid w:val="000E1991"/>
    <w:rsid w:val="000F1EE6"/>
    <w:rsid w:val="00107B4C"/>
    <w:rsid w:val="001127AD"/>
    <w:rsid w:val="00114320"/>
    <w:rsid w:val="0012267B"/>
    <w:rsid w:val="00130B64"/>
    <w:rsid w:val="00153D49"/>
    <w:rsid w:val="00155EFA"/>
    <w:rsid w:val="001610A4"/>
    <w:rsid w:val="00171D07"/>
    <w:rsid w:val="001812D6"/>
    <w:rsid w:val="00196FA6"/>
    <w:rsid w:val="0019733D"/>
    <w:rsid w:val="001A1ADF"/>
    <w:rsid w:val="001A32AF"/>
    <w:rsid w:val="001A74BF"/>
    <w:rsid w:val="001B63B1"/>
    <w:rsid w:val="001B693A"/>
    <w:rsid w:val="001C0B23"/>
    <w:rsid w:val="001C6DC4"/>
    <w:rsid w:val="001D7E3D"/>
    <w:rsid w:val="001E667D"/>
    <w:rsid w:val="001F3607"/>
    <w:rsid w:val="00207BF0"/>
    <w:rsid w:val="002136CD"/>
    <w:rsid w:val="0022536C"/>
    <w:rsid w:val="002311D6"/>
    <w:rsid w:val="00235358"/>
    <w:rsid w:val="00241048"/>
    <w:rsid w:val="0026557B"/>
    <w:rsid w:val="0027310E"/>
    <w:rsid w:val="00275B12"/>
    <w:rsid w:val="00291BEB"/>
    <w:rsid w:val="00293BA9"/>
    <w:rsid w:val="002A2D1E"/>
    <w:rsid w:val="002A31C7"/>
    <w:rsid w:val="002A396C"/>
    <w:rsid w:val="002D19AE"/>
    <w:rsid w:val="002D3D62"/>
    <w:rsid w:val="002D64B1"/>
    <w:rsid w:val="002F13E5"/>
    <w:rsid w:val="002F41D3"/>
    <w:rsid w:val="002F4A13"/>
    <w:rsid w:val="002F6584"/>
    <w:rsid w:val="0030068D"/>
    <w:rsid w:val="00301082"/>
    <w:rsid w:val="003058EC"/>
    <w:rsid w:val="003059F2"/>
    <w:rsid w:val="00310509"/>
    <w:rsid w:val="00312468"/>
    <w:rsid w:val="00327163"/>
    <w:rsid w:val="00333481"/>
    <w:rsid w:val="00336BC1"/>
    <w:rsid w:val="0034763B"/>
    <w:rsid w:val="00352865"/>
    <w:rsid w:val="00354FE5"/>
    <w:rsid w:val="003755EE"/>
    <w:rsid w:val="00375ACB"/>
    <w:rsid w:val="003B4D83"/>
    <w:rsid w:val="003F2783"/>
    <w:rsid w:val="004015A0"/>
    <w:rsid w:val="0040260E"/>
    <w:rsid w:val="004105CC"/>
    <w:rsid w:val="00422833"/>
    <w:rsid w:val="004277DF"/>
    <w:rsid w:val="00427D08"/>
    <w:rsid w:val="004301F4"/>
    <w:rsid w:val="00432E97"/>
    <w:rsid w:val="00433DE0"/>
    <w:rsid w:val="00440A43"/>
    <w:rsid w:val="004422CD"/>
    <w:rsid w:val="00446BFA"/>
    <w:rsid w:val="00476743"/>
    <w:rsid w:val="0048325A"/>
    <w:rsid w:val="00485B2B"/>
    <w:rsid w:val="00493AB2"/>
    <w:rsid w:val="00494666"/>
    <w:rsid w:val="004A2406"/>
    <w:rsid w:val="004B1A5E"/>
    <w:rsid w:val="004B1EE5"/>
    <w:rsid w:val="004B3BD9"/>
    <w:rsid w:val="004C6023"/>
    <w:rsid w:val="004D59F1"/>
    <w:rsid w:val="004D72D1"/>
    <w:rsid w:val="004E5D46"/>
    <w:rsid w:val="004F16E0"/>
    <w:rsid w:val="004F1FFE"/>
    <w:rsid w:val="005006B7"/>
    <w:rsid w:val="00506E38"/>
    <w:rsid w:val="00522604"/>
    <w:rsid w:val="0052567E"/>
    <w:rsid w:val="00527B69"/>
    <w:rsid w:val="0054178E"/>
    <w:rsid w:val="00542D0C"/>
    <w:rsid w:val="00554CF4"/>
    <w:rsid w:val="005603D6"/>
    <w:rsid w:val="00562CD7"/>
    <w:rsid w:val="00576A84"/>
    <w:rsid w:val="0058130B"/>
    <w:rsid w:val="00582ABC"/>
    <w:rsid w:val="005864BD"/>
    <w:rsid w:val="00594DBA"/>
    <w:rsid w:val="005A5A2B"/>
    <w:rsid w:val="005B5960"/>
    <w:rsid w:val="005C0948"/>
    <w:rsid w:val="005D1754"/>
    <w:rsid w:val="005E2131"/>
    <w:rsid w:val="005F0AEB"/>
    <w:rsid w:val="005F7EB4"/>
    <w:rsid w:val="006036CD"/>
    <w:rsid w:val="00605980"/>
    <w:rsid w:val="00607419"/>
    <w:rsid w:val="0061677D"/>
    <w:rsid w:val="00622747"/>
    <w:rsid w:val="006230CD"/>
    <w:rsid w:val="00633E90"/>
    <w:rsid w:val="00635FFC"/>
    <w:rsid w:val="00641223"/>
    <w:rsid w:val="00642FD6"/>
    <w:rsid w:val="0064490C"/>
    <w:rsid w:val="00646122"/>
    <w:rsid w:val="00652FB5"/>
    <w:rsid w:val="0065454C"/>
    <w:rsid w:val="00660476"/>
    <w:rsid w:val="00674C09"/>
    <w:rsid w:val="0068384B"/>
    <w:rsid w:val="00684D3A"/>
    <w:rsid w:val="00690F1F"/>
    <w:rsid w:val="006A3116"/>
    <w:rsid w:val="006A5C1A"/>
    <w:rsid w:val="006A5D7D"/>
    <w:rsid w:val="006A61C1"/>
    <w:rsid w:val="006B4342"/>
    <w:rsid w:val="006C107F"/>
    <w:rsid w:val="006D062C"/>
    <w:rsid w:val="006E567F"/>
    <w:rsid w:val="006E70E7"/>
    <w:rsid w:val="006F1931"/>
    <w:rsid w:val="006F57FA"/>
    <w:rsid w:val="00720371"/>
    <w:rsid w:val="00730E26"/>
    <w:rsid w:val="00752043"/>
    <w:rsid w:val="007548A4"/>
    <w:rsid w:val="00761496"/>
    <w:rsid w:val="00763A7B"/>
    <w:rsid w:val="007912D3"/>
    <w:rsid w:val="007925BF"/>
    <w:rsid w:val="007948FB"/>
    <w:rsid w:val="0079542D"/>
    <w:rsid w:val="00797900"/>
    <w:rsid w:val="007A5044"/>
    <w:rsid w:val="007B1F33"/>
    <w:rsid w:val="007C0A4C"/>
    <w:rsid w:val="007C1A69"/>
    <w:rsid w:val="007D0DCB"/>
    <w:rsid w:val="007D7EFB"/>
    <w:rsid w:val="007E24B2"/>
    <w:rsid w:val="007E4674"/>
    <w:rsid w:val="007E5742"/>
    <w:rsid w:val="007F05A2"/>
    <w:rsid w:val="007F2FF8"/>
    <w:rsid w:val="007F3162"/>
    <w:rsid w:val="007F786E"/>
    <w:rsid w:val="008010A6"/>
    <w:rsid w:val="0080191C"/>
    <w:rsid w:val="00803CBF"/>
    <w:rsid w:val="00804470"/>
    <w:rsid w:val="00806513"/>
    <w:rsid w:val="00815FFF"/>
    <w:rsid w:val="0082124E"/>
    <w:rsid w:val="00822D74"/>
    <w:rsid w:val="00825A21"/>
    <w:rsid w:val="0082616B"/>
    <w:rsid w:val="00843489"/>
    <w:rsid w:val="008440F7"/>
    <w:rsid w:val="00846C56"/>
    <w:rsid w:val="00846DEA"/>
    <w:rsid w:val="00853231"/>
    <w:rsid w:val="008632A2"/>
    <w:rsid w:val="00870327"/>
    <w:rsid w:val="00871070"/>
    <w:rsid w:val="008822C2"/>
    <w:rsid w:val="008847FC"/>
    <w:rsid w:val="00892AFD"/>
    <w:rsid w:val="008933D9"/>
    <w:rsid w:val="008975FA"/>
    <w:rsid w:val="008B303C"/>
    <w:rsid w:val="008C7862"/>
    <w:rsid w:val="008D4542"/>
    <w:rsid w:val="008E1F2C"/>
    <w:rsid w:val="008E44C2"/>
    <w:rsid w:val="008E735C"/>
    <w:rsid w:val="008F0B22"/>
    <w:rsid w:val="00924B07"/>
    <w:rsid w:val="009269A5"/>
    <w:rsid w:val="009279B7"/>
    <w:rsid w:val="00930A51"/>
    <w:rsid w:val="009658CF"/>
    <w:rsid w:val="009677ED"/>
    <w:rsid w:val="009753F3"/>
    <w:rsid w:val="00981D9A"/>
    <w:rsid w:val="00982494"/>
    <w:rsid w:val="00991252"/>
    <w:rsid w:val="009918F8"/>
    <w:rsid w:val="00997B72"/>
    <w:rsid w:val="009D725D"/>
    <w:rsid w:val="009D7847"/>
    <w:rsid w:val="009F4099"/>
    <w:rsid w:val="00A01E35"/>
    <w:rsid w:val="00A20A97"/>
    <w:rsid w:val="00A250B6"/>
    <w:rsid w:val="00A25852"/>
    <w:rsid w:val="00A5430D"/>
    <w:rsid w:val="00A57DE0"/>
    <w:rsid w:val="00A653D9"/>
    <w:rsid w:val="00A6699B"/>
    <w:rsid w:val="00A7259C"/>
    <w:rsid w:val="00A73C69"/>
    <w:rsid w:val="00A92D69"/>
    <w:rsid w:val="00AA62F7"/>
    <w:rsid w:val="00AB1397"/>
    <w:rsid w:val="00AC3CA1"/>
    <w:rsid w:val="00AD2B09"/>
    <w:rsid w:val="00AD31DE"/>
    <w:rsid w:val="00AF251D"/>
    <w:rsid w:val="00AF38D1"/>
    <w:rsid w:val="00AF7939"/>
    <w:rsid w:val="00B01AA2"/>
    <w:rsid w:val="00B43D7C"/>
    <w:rsid w:val="00B45162"/>
    <w:rsid w:val="00B54B95"/>
    <w:rsid w:val="00B6006C"/>
    <w:rsid w:val="00B65F94"/>
    <w:rsid w:val="00B745F2"/>
    <w:rsid w:val="00B75596"/>
    <w:rsid w:val="00B8469C"/>
    <w:rsid w:val="00B857C5"/>
    <w:rsid w:val="00B86772"/>
    <w:rsid w:val="00BA04D7"/>
    <w:rsid w:val="00BA1761"/>
    <w:rsid w:val="00BB1EA8"/>
    <w:rsid w:val="00BE464A"/>
    <w:rsid w:val="00BF338E"/>
    <w:rsid w:val="00C0328C"/>
    <w:rsid w:val="00C1525D"/>
    <w:rsid w:val="00C16AC7"/>
    <w:rsid w:val="00C25A8D"/>
    <w:rsid w:val="00C27E15"/>
    <w:rsid w:val="00C35933"/>
    <w:rsid w:val="00C4089C"/>
    <w:rsid w:val="00C478A2"/>
    <w:rsid w:val="00C5206F"/>
    <w:rsid w:val="00C65374"/>
    <w:rsid w:val="00C72281"/>
    <w:rsid w:val="00C75FDA"/>
    <w:rsid w:val="00C81092"/>
    <w:rsid w:val="00C83ECD"/>
    <w:rsid w:val="00C96B7B"/>
    <w:rsid w:val="00CB2565"/>
    <w:rsid w:val="00CE37E4"/>
    <w:rsid w:val="00CE5212"/>
    <w:rsid w:val="00D032B1"/>
    <w:rsid w:val="00D062DD"/>
    <w:rsid w:val="00D07C47"/>
    <w:rsid w:val="00D12492"/>
    <w:rsid w:val="00D15E1A"/>
    <w:rsid w:val="00D1757E"/>
    <w:rsid w:val="00D21C1A"/>
    <w:rsid w:val="00D24151"/>
    <w:rsid w:val="00D30B83"/>
    <w:rsid w:val="00D42600"/>
    <w:rsid w:val="00D44640"/>
    <w:rsid w:val="00D50A54"/>
    <w:rsid w:val="00D535BF"/>
    <w:rsid w:val="00D6668D"/>
    <w:rsid w:val="00D73A79"/>
    <w:rsid w:val="00D813D5"/>
    <w:rsid w:val="00D850FD"/>
    <w:rsid w:val="00D85607"/>
    <w:rsid w:val="00D86356"/>
    <w:rsid w:val="00D94A4F"/>
    <w:rsid w:val="00D96F05"/>
    <w:rsid w:val="00DA6706"/>
    <w:rsid w:val="00DB253A"/>
    <w:rsid w:val="00DB6E46"/>
    <w:rsid w:val="00DC3A97"/>
    <w:rsid w:val="00DC7167"/>
    <w:rsid w:val="00DE16A7"/>
    <w:rsid w:val="00DE4D9D"/>
    <w:rsid w:val="00DE7A98"/>
    <w:rsid w:val="00DE7EDA"/>
    <w:rsid w:val="00DF62C8"/>
    <w:rsid w:val="00E06CB1"/>
    <w:rsid w:val="00E15B5D"/>
    <w:rsid w:val="00E2297D"/>
    <w:rsid w:val="00E3380B"/>
    <w:rsid w:val="00E43DD0"/>
    <w:rsid w:val="00E479F8"/>
    <w:rsid w:val="00E614A2"/>
    <w:rsid w:val="00E621AC"/>
    <w:rsid w:val="00E72D49"/>
    <w:rsid w:val="00E8139E"/>
    <w:rsid w:val="00EA092E"/>
    <w:rsid w:val="00EA2473"/>
    <w:rsid w:val="00EB0EC9"/>
    <w:rsid w:val="00EC2323"/>
    <w:rsid w:val="00EE23F0"/>
    <w:rsid w:val="00EE4E4E"/>
    <w:rsid w:val="00EF0398"/>
    <w:rsid w:val="00EF16F2"/>
    <w:rsid w:val="00EF6D96"/>
    <w:rsid w:val="00F021A2"/>
    <w:rsid w:val="00F03269"/>
    <w:rsid w:val="00F05158"/>
    <w:rsid w:val="00F11789"/>
    <w:rsid w:val="00F23436"/>
    <w:rsid w:val="00F23755"/>
    <w:rsid w:val="00F263CF"/>
    <w:rsid w:val="00F35001"/>
    <w:rsid w:val="00F4762C"/>
    <w:rsid w:val="00F54991"/>
    <w:rsid w:val="00F6302D"/>
    <w:rsid w:val="00F72691"/>
    <w:rsid w:val="00F9089A"/>
    <w:rsid w:val="00F909F2"/>
    <w:rsid w:val="00FB4763"/>
    <w:rsid w:val="00FB7CF8"/>
    <w:rsid w:val="00FC00B6"/>
    <w:rsid w:val="00FD4524"/>
    <w:rsid w:val="00FE014B"/>
    <w:rsid w:val="00FE4CB9"/>
    <w:rsid w:val="00FE64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3F7DD"/>
  <w15:docId w15:val="{EB90FAB5-4A01-4210-A896-4D6CA77E1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3755"/>
    <w:pPr>
      <w:jc w:val="both"/>
    </w:pPr>
    <w:rPr>
      <w:rFonts w:ascii="Arial" w:hAnsi="Arial" w:cs="Arial"/>
      <w:szCs w:val="22"/>
      <w:lang w:eastAsia="en-US"/>
    </w:rPr>
  </w:style>
  <w:style w:type="paragraph" w:styleId="Naslov1">
    <w:name w:val="heading 1"/>
    <w:basedOn w:val="Odstavekseznama"/>
    <w:next w:val="Navaden"/>
    <w:link w:val="Naslov1Znak"/>
    <w:uiPriority w:val="9"/>
    <w:qFormat/>
    <w:rsid w:val="00F23755"/>
    <w:pPr>
      <w:numPr>
        <w:numId w:val="1"/>
      </w:numPr>
      <w:outlineLvl w:val="0"/>
    </w:pPr>
    <w:rPr>
      <w:b/>
    </w:rPr>
  </w:style>
  <w:style w:type="paragraph" w:styleId="Naslov2">
    <w:name w:val="heading 2"/>
    <w:basedOn w:val="Odstavekseznama"/>
    <w:next w:val="Navaden"/>
    <w:link w:val="Naslov2Znak"/>
    <w:uiPriority w:val="9"/>
    <w:unhideWhenUsed/>
    <w:qFormat/>
    <w:rsid w:val="00AF38D1"/>
    <w:pPr>
      <w:numPr>
        <w:ilvl w:val="1"/>
        <w:numId w:val="1"/>
      </w:numPr>
      <w:outlineLvl w:val="1"/>
    </w:pPr>
  </w:style>
  <w:style w:type="paragraph" w:styleId="Naslov3">
    <w:name w:val="heading 3"/>
    <w:basedOn w:val="Navaden"/>
    <w:next w:val="Navaden"/>
    <w:link w:val="Naslov3Znak"/>
    <w:uiPriority w:val="9"/>
    <w:unhideWhenUsed/>
    <w:qFormat/>
    <w:rsid w:val="00FD4524"/>
    <w:pPr>
      <w:outlineLvl w:val="2"/>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Glava Znak Znak Znak Znak,Glava Znak Znak Znak Znak Znak,Glava Znak Znak Znak,Glava Znak Znak Znak Znak Znak Znak Znak Znak Znak Znak Znak Znak Znak Zn Znak"/>
    <w:basedOn w:val="Navaden"/>
    <w:link w:val="GlavaZnak"/>
    <w:unhideWhenUsed/>
    <w:rsid w:val="004015A0"/>
    <w:pPr>
      <w:tabs>
        <w:tab w:val="center" w:pos="4536"/>
        <w:tab w:val="right" w:pos="9072"/>
      </w:tabs>
    </w:p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rsid w:val="004015A0"/>
  </w:style>
  <w:style w:type="paragraph" w:styleId="Noga">
    <w:name w:val="footer"/>
    <w:aliases w:val="Footer-PR"/>
    <w:basedOn w:val="Navaden"/>
    <w:link w:val="NogaZnak"/>
    <w:uiPriority w:val="99"/>
    <w:unhideWhenUsed/>
    <w:qFormat/>
    <w:rsid w:val="004015A0"/>
    <w:pPr>
      <w:tabs>
        <w:tab w:val="center" w:pos="4536"/>
        <w:tab w:val="right" w:pos="9072"/>
      </w:tabs>
    </w:pPr>
  </w:style>
  <w:style w:type="character" w:customStyle="1" w:styleId="NogaZnak">
    <w:name w:val="Noga Znak"/>
    <w:aliases w:val="Footer-PR Znak"/>
    <w:basedOn w:val="Privzetapisavaodstavka"/>
    <w:link w:val="Noga"/>
    <w:uiPriority w:val="99"/>
    <w:rsid w:val="004015A0"/>
  </w:style>
  <w:style w:type="paragraph" w:styleId="Besedilooblaka">
    <w:name w:val="Balloon Text"/>
    <w:basedOn w:val="Navaden"/>
    <w:link w:val="BesedilooblakaZnak"/>
    <w:uiPriority w:val="99"/>
    <w:semiHidden/>
    <w:unhideWhenUsed/>
    <w:rsid w:val="004015A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015A0"/>
    <w:rPr>
      <w:rFonts w:ascii="Tahoma" w:hAnsi="Tahoma" w:cs="Tahoma"/>
      <w:sz w:val="16"/>
      <w:szCs w:val="16"/>
    </w:rPr>
  </w:style>
  <w:style w:type="paragraph" w:styleId="Odstavekseznama">
    <w:name w:val="List Paragraph"/>
    <w:basedOn w:val="Navaden"/>
    <w:uiPriority w:val="34"/>
    <w:qFormat/>
    <w:rsid w:val="0019733D"/>
    <w:pPr>
      <w:ind w:left="720"/>
      <w:contextualSpacing/>
    </w:pPr>
  </w:style>
  <w:style w:type="character" w:styleId="Hiperpovezava">
    <w:name w:val="Hyperlink"/>
    <w:basedOn w:val="Privzetapisavaodstavka"/>
    <w:uiPriority w:val="99"/>
    <w:unhideWhenUsed/>
    <w:rsid w:val="00D44640"/>
    <w:rPr>
      <w:color w:val="0000FF" w:themeColor="hyperlink"/>
      <w:u w:val="single"/>
    </w:rPr>
  </w:style>
  <w:style w:type="table" w:styleId="Tabelamrea">
    <w:name w:val="Table Grid"/>
    <w:basedOn w:val="Navadnatabela"/>
    <w:uiPriority w:val="59"/>
    <w:rsid w:val="008710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F23755"/>
    <w:rPr>
      <w:rFonts w:ascii="Arial" w:hAnsi="Arial" w:cs="Arial"/>
      <w:b/>
      <w:szCs w:val="22"/>
      <w:lang w:eastAsia="en-US"/>
    </w:rPr>
  </w:style>
  <w:style w:type="character" w:customStyle="1" w:styleId="Naslov2Znak">
    <w:name w:val="Naslov 2 Znak"/>
    <w:basedOn w:val="Privzetapisavaodstavka"/>
    <w:link w:val="Naslov2"/>
    <w:uiPriority w:val="9"/>
    <w:rsid w:val="00AF38D1"/>
    <w:rPr>
      <w:rFonts w:ascii="Arial" w:hAnsi="Arial" w:cs="Arial"/>
      <w:szCs w:val="22"/>
      <w:lang w:eastAsia="en-US"/>
    </w:rPr>
  </w:style>
  <w:style w:type="character" w:customStyle="1" w:styleId="Naslov3Znak">
    <w:name w:val="Naslov 3 Znak"/>
    <w:basedOn w:val="Privzetapisavaodstavka"/>
    <w:link w:val="Naslov3"/>
    <w:uiPriority w:val="9"/>
    <w:rsid w:val="00FD4524"/>
    <w:rPr>
      <w:rFonts w:ascii="Arial" w:hAnsi="Arial" w:cs="Arial"/>
      <w:szCs w:val="22"/>
      <w:u w:val="single"/>
      <w:lang w:eastAsia="en-US"/>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6A3116"/>
    <w:pPr>
      <w:widowControl w:val="0"/>
    </w:pPr>
    <w:rPr>
      <w:rFonts w:ascii="Tahoma" w:eastAsia="Times New Roman" w:hAnsi="Tahoma" w:cs="Times New Roman"/>
      <w:sz w:val="18"/>
      <w:szCs w:val="20"/>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6A3116"/>
    <w:rPr>
      <w:rFonts w:ascii="Tahoma" w:eastAsia="Times New Roman" w:hAnsi="Tahoma"/>
      <w:sz w:val="18"/>
    </w:rPr>
  </w:style>
  <w:style w:type="paragraph" w:styleId="Telobesedila-zamik2">
    <w:name w:val="Body Text Indent 2"/>
    <w:aliases w:val=" Znak,Znak"/>
    <w:basedOn w:val="Navaden"/>
    <w:link w:val="Telobesedila-zamik2Znak"/>
    <w:rsid w:val="006A3116"/>
    <w:pPr>
      <w:spacing w:after="120" w:line="480" w:lineRule="auto"/>
      <w:ind w:left="283"/>
      <w:jc w:val="left"/>
    </w:pPr>
    <w:rPr>
      <w:rFonts w:ascii="Times New Roman" w:eastAsia="Times New Roman" w:hAnsi="Times New Roman" w:cs="Times New Roman"/>
      <w:sz w:val="24"/>
      <w:szCs w:val="24"/>
      <w:lang w:eastAsia="sl-SI"/>
    </w:rPr>
  </w:style>
  <w:style w:type="character" w:customStyle="1" w:styleId="Telobesedila-zamik2Znak">
    <w:name w:val="Telo besedila - zamik 2 Znak"/>
    <w:aliases w:val=" Znak Znak,Znak Znak"/>
    <w:basedOn w:val="Privzetapisavaodstavka"/>
    <w:link w:val="Telobesedila-zamik2"/>
    <w:rsid w:val="006A3116"/>
    <w:rPr>
      <w:rFonts w:ascii="Times New Roman" w:eastAsia="Times New Roman" w:hAnsi="Times New Roman"/>
      <w:sz w:val="24"/>
      <w:szCs w:val="24"/>
    </w:rPr>
  </w:style>
  <w:style w:type="paragraph" w:styleId="Oznaenseznam3">
    <w:name w:val="List Bullet 3"/>
    <w:basedOn w:val="Navaden"/>
    <w:autoRedefine/>
    <w:rsid w:val="0061677D"/>
    <w:pPr>
      <w:spacing w:line="264" w:lineRule="auto"/>
      <w:ind w:left="22"/>
    </w:pPr>
    <w:rPr>
      <w:szCs w:val="20"/>
      <w:lang w:eastAsia="sl-SI"/>
    </w:rPr>
  </w:style>
  <w:style w:type="character" w:styleId="Pripombasklic">
    <w:name w:val="annotation reference"/>
    <w:basedOn w:val="Privzetapisavaodstavka"/>
    <w:semiHidden/>
    <w:unhideWhenUsed/>
    <w:rsid w:val="006A3116"/>
    <w:rPr>
      <w:sz w:val="16"/>
      <w:szCs w:val="16"/>
    </w:rPr>
  </w:style>
  <w:style w:type="paragraph" w:styleId="Pripombabesedilo">
    <w:name w:val="annotation text"/>
    <w:basedOn w:val="Navaden"/>
    <w:link w:val="PripombabesediloZnak"/>
    <w:semiHidden/>
    <w:unhideWhenUsed/>
    <w:rsid w:val="006A3116"/>
    <w:pPr>
      <w:jc w:val="left"/>
    </w:pPr>
    <w:rPr>
      <w:rFonts w:ascii="Tahoma" w:eastAsia="Times New Roman" w:hAnsi="Tahoma" w:cs="Times New Roman"/>
      <w:szCs w:val="20"/>
      <w:lang w:eastAsia="sl-SI"/>
    </w:rPr>
  </w:style>
  <w:style w:type="character" w:customStyle="1" w:styleId="PripombabesediloZnak">
    <w:name w:val="Pripomba – besedilo Znak"/>
    <w:basedOn w:val="Privzetapisavaodstavka"/>
    <w:link w:val="Pripombabesedilo"/>
    <w:semiHidden/>
    <w:rsid w:val="006A3116"/>
    <w:rPr>
      <w:rFonts w:ascii="Tahoma" w:eastAsia="Times New Roman" w:hAnsi="Tahoma"/>
    </w:rPr>
  </w:style>
  <w:style w:type="paragraph" w:styleId="Telobesedila2">
    <w:name w:val="Body Text 2"/>
    <w:basedOn w:val="Navaden"/>
    <w:link w:val="Telobesedila2Znak"/>
    <w:uiPriority w:val="99"/>
    <w:semiHidden/>
    <w:unhideWhenUsed/>
    <w:rsid w:val="0058130B"/>
    <w:pPr>
      <w:spacing w:after="120" w:line="480" w:lineRule="auto"/>
    </w:pPr>
  </w:style>
  <w:style w:type="character" w:customStyle="1" w:styleId="Telobesedila2Znak">
    <w:name w:val="Telo besedila 2 Znak"/>
    <w:basedOn w:val="Privzetapisavaodstavka"/>
    <w:link w:val="Telobesedila2"/>
    <w:uiPriority w:val="99"/>
    <w:semiHidden/>
    <w:rsid w:val="0058130B"/>
    <w:rPr>
      <w:rFonts w:ascii="Arial" w:hAnsi="Arial" w:cs="Arial"/>
      <w:szCs w:val="22"/>
      <w:lang w:eastAsia="en-US"/>
    </w:rPr>
  </w:style>
  <w:style w:type="paragraph" w:styleId="NaslovTOC">
    <w:name w:val="TOC Heading"/>
    <w:basedOn w:val="Naslov1"/>
    <w:next w:val="Navaden"/>
    <w:uiPriority w:val="39"/>
    <w:unhideWhenUsed/>
    <w:qFormat/>
    <w:rsid w:val="00981D9A"/>
    <w:pPr>
      <w:keepNext/>
      <w:keepLines/>
      <w:numPr>
        <w:numId w:val="0"/>
      </w:numPr>
      <w:spacing w:before="240" w:line="259" w:lineRule="auto"/>
      <w:contextualSpacing w:val="0"/>
      <w:jc w:val="left"/>
      <w:outlineLvl w:val="9"/>
    </w:pPr>
    <w:rPr>
      <w:rFonts w:asciiTheme="majorHAnsi" w:eastAsiaTheme="majorEastAsia" w:hAnsiTheme="majorHAnsi" w:cstheme="majorBidi"/>
      <w:b w:val="0"/>
      <w:color w:val="365F91" w:themeColor="accent1" w:themeShade="BF"/>
      <w:sz w:val="32"/>
      <w:szCs w:val="32"/>
      <w:lang w:eastAsia="sl-SI"/>
    </w:rPr>
  </w:style>
  <w:style w:type="paragraph" w:styleId="Kazalovsebine1">
    <w:name w:val="toc 1"/>
    <w:basedOn w:val="Navaden"/>
    <w:next w:val="Navaden"/>
    <w:autoRedefine/>
    <w:uiPriority w:val="39"/>
    <w:unhideWhenUsed/>
    <w:rsid w:val="00981D9A"/>
    <w:pPr>
      <w:spacing w:after="100"/>
    </w:pPr>
  </w:style>
  <w:style w:type="paragraph" w:styleId="Kazalovsebine2">
    <w:name w:val="toc 2"/>
    <w:basedOn w:val="Navaden"/>
    <w:next w:val="Navaden"/>
    <w:autoRedefine/>
    <w:uiPriority w:val="39"/>
    <w:unhideWhenUsed/>
    <w:rsid w:val="00981D9A"/>
    <w:pPr>
      <w:spacing w:after="100"/>
      <w:ind w:left="200"/>
    </w:pPr>
  </w:style>
  <w:style w:type="paragraph" w:styleId="Kazalovsebine3">
    <w:name w:val="toc 3"/>
    <w:basedOn w:val="Navaden"/>
    <w:next w:val="Navaden"/>
    <w:autoRedefine/>
    <w:uiPriority w:val="39"/>
    <w:unhideWhenUsed/>
    <w:rsid w:val="00FD4524"/>
    <w:pPr>
      <w:spacing w:after="100"/>
      <w:ind w:left="400"/>
    </w:pPr>
  </w:style>
  <w:style w:type="paragraph" w:styleId="Sprotnaopomba-besedilo">
    <w:name w:val="footnote text"/>
    <w:basedOn w:val="Navaden"/>
    <w:link w:val="Sprotnaopomba-besediloZnak"/>
    <w:uiPriority w:val="99"/>
    <w:semiHidden/>
    <w:unhideWhenUsed/>
    <w:rsid w:val="00FD4524"/>
    <w:rPr>
      <w:szCs w:val="20"/>
    </w:rPr>
  </w:style>
  <w:style w:type="character" w:customStyle="1" w:styleId="Sprotnaopomba-besediloZnak">
    <w:name w:val="Sprotna opomba - besedilo Znak"/>
    <w:basedOn w:val="Privzetapisavaodstavka"/>
    <w:link w:val="Sprotnaopomba-besedilo"/>
    <w:uiPriority w:val="99"/>
    <w:semiHidden/>
    <w:rsid w:val="00FD4524"/>
    <w:rPr>
      <w:rFonts w:ascii="Arial" w:hAnsi="Arial" w:cs="Arial"/>
      <w:lang w:eastAsia="en-US"/>
    </w:rPr>
  </w:style>
  <w:style w:type="character" w:styleId="Sprotnaopomba-sklic">
    <w:name w:val="footnote reference"/>
    <w:basedOn w:val="Privzetapisavaodstavka"/>
    <w:uiPriority w:val="99"/>
    <w:semiHidden/>
    <w:unhideWhenUsed/>
    <w:rsid w:val="00FD4524"/>
    <w:rPr>
      <w:vertAlign w:val="superscript"/>
    </w:rPr>
  </w:style>
  <w:style w:type="paragraph" w:customStyle="1" w:styleId="m-5529823528157268999msolistparagraph">
    <w:name w:val="m_-5529823528157268999msolistparagraph"/>
    <w:basedOn w:val="Navaden"/>
    <w:rsid w:val="005E2131"/>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Privzetapisavaodstavka1">
    <w:name w:val="Privzeta pisava odstavka1"/>
    <w:rsid w:val="00B43D7C"/>
  </w:style>
  <w:style w:type="paragraph" w:styleId="Kazalovsebine4">
    <w:name w:val="toc 4"/>
    <w:basedOn w:val="Navaden"/>
    <w:next w:val="Navaden"/>
    <w:autoRedefine/>
    <w:uiPriority w:val="39"/>
    <w:unhideWhenUsed/>
    <w:rsid w:val="00432E97"/>
    <w:pPr>
      <w:spacing w:after="100" w:line="259" w:lineRule="auto"/>
      <w:ind w:left="660"/>
      <w:jc w:val="left"/>
    </w:pPr>
    <w:rPr>
      <w:rFonts w:asciiTheme="minorHAnsi" w:eastAsiaTheme="minorEastAsia" w:hAnsiTheme="minorHAnsi" w:cstheme="minorBidi"/>
      <w:sz w:val="22"/>
      <w:lang w:eastAsia="sl-SI"/>
    </w:rPr>
  </w:style>
  <w:style w:type="paragraph" w:styleId="Kazalovsebine5">
    <w:name w:val="toc 5"/>
    <w:basedOn w:val="Navaden"/>
    <w:next w:val="Navaden"/>
    <w:autoRedefine/>
    <w:uiPriority w:val="39"/>
    <w:unhideWhenUsed/>
    <w:rsid w:val="00432E97"/>
    <w:pPr>
      <w:spacing w:after="100" w:line="259" w:lineRule="auto"/>
      <w:ind w:left="880"/>
      <w:jc w:val="left"/>
    </w:pPr>
    <w:rPr>
      <w:rFonts w:asciiTheme="minorHAnsi" w:eastAsiaTheme="minorEastAsia" w:hAnsiTheme="minorHAnsi" w:cstheme="minorBidi"/>
      <w:sz w:val="22"/>
      <w:lang w:eastAsia="sl-SI"/>
    </w:rPr>
  </w:style>
  <w:style w:type="paragraph" w:styleId="Kazalovsebine6">
    <w:name w:val="toc 6"/>
    <w:basedOn w:val="Navaden"/>
    <w:next w:val="Navaden"/>
    <w:autoRedefine/>
    <w:uiPriority w:val="39"/>
    <w:unhideWhenUsed/>
    <w:rsid w:val="00432E97"/>
    <w:pPr>
      <w:spacing w:after="100" w:line="259" w:lineRule="auto"/>
      <w:ind w:left="1100"/>
      <w:jc w:val="left"/>
    </w:pPr>
    <w:rPr>
      <w:rFonts w:asciiTheme="minorHAnsi" w:eastAsiaTheme="minorEastAsia" w:hAnsiTheme="minorHAnsi" w:cstheme="minorBidi"/>
      <w:sz w:val="22"/>
      <w:lang w:eastAsia="sl-SI"/>
    </w:rPr>
  </w:style>
  <w:style w:type="paragraph" w:styleId="Kazalovsebine7">
    <w:name w:val="toc 7"/>
    <w:basedOn w:val="Navaden"/>
    <w:next w:val="Navaden"/>
    <w:autoRedefine/>
    <w:uiPriority w:val="39"/>
    <w:unhideWhenUsed/>
    <w:rsid w:val="00432E97"/>
    <w:pPr>
      <w:spacing w:after="100" w:line="259" w:lineRule="auto"/>
      <w:ind w:left="1320"/>
      <w:jc w:val="left"/>
    </w:pPr>
    <w:rPr>
      <w:rFonts w:asciiTheme="minorHAnsi" w:eastAsiaTheme="minorEastAsia" w:hAnsiTheme="minorHAnsi" w:cstheme="minorBidi"/>
      <w:sz w:val="22"/>
      <w:lang w:eastAsia="sl-SI"/>
    </w:rPr>
  </w:style>
  <w:style w:type="paragraph" w:styleId="Kazalovsebine8">
    <w:name w:val="toc 8"/>
    <w:basedOn w:val="Navaden"/>
    <w:next w:val="Navaden"/>
    <w:autoRedefine/>
    <w:uiPriority w:val="39"/>
    <w:unhideWhenUsed/>
    <w:rsid w:val="00432E97"/>
    <w:pPr>
      <w:spacing w:after="100" w:line="259" w:lineRule="auto"/>
      <w:ind w:left="1540"/>
      <w:jc w:val="left"/>
    </w:pPr>
    <w:rPr>
      <w:rFonts w:asciiTheme="minorHAnsi" w:eastAsiaTheme="minorEastAsia" w:hAnsiTheme="minorHAnsi" w:cstheme="minorBidi"/>
      <w:sz w:val="22"/>
      <w:lang w:eastAsia="sl-SI"/>
    </w:rPr>
  </w:style>
  <w:style w:type="paragraph" w:styleId="Kazalovsebine9">
    <w:name w:val="toc 9"/>
    <w:basedOn w:val="Navaden"/>
    <w:next w:val="Navaden"/>
    <w:autoRedefine/>
    <w:uiPriority w:val="39"/>
    <w:unhideWhenUsed/>
    <w:rsid w:val="00432E97"/>
    <w:pPr>
      <w:spacing w:after="100" w:line="259" w:lineRule="auto"/>
      <w:ind w:left="1760"/>
      <w:jc w:val="left"/>
    </w:pPr>
    <w:rPr>
      <w:rFonts w:asciiTheme="minorHAnsi" w:eastAsiaTheme="minorEastAsia" w:hAnsiTheme="minorHAnsi" w:cstheme="minorBidi"/>
      <w:sz w:val="22"/>
      <w:lang w:eastAsia="sl-SI"/>
    </w:rPr>
  </w:style>
  <w:style w:type="character" w:customStyle="1" w:styleId="Nerazreenaomemba1">
    <w:name w:val="Nerazrešena omemba1"/>
    <w:basedOn w:val="Privzetapisavaodstavka"/>
    <w:uiPriority w:val="99"/>
    <w:semiHidden/>
    <w:unhideWhenUsed/>
    <w:rsid w:val="00432E97"/>
    <w:rPr>
      <w:color w:val="605E5C"/>
      <w:shd w:val="clear" w:color="auto" w:fill="E1DFDD"/>
    </w:rPr>
  </w:style>
  <w:style w:type="character" w:customStyle="1" w:styleId="Nerazreenaomemba2">
    <w:name w:val="Nerazrešena omemba2"/>
    <w:basedOn w:val="Privzetapisavaodstavka"/>
    <w:uiPriority w:val="99"/>
    <w:semiHidden/>
    <w:unhideWhenUsed/>
    <w:rsid w:val="00E43DD0"/>
    <w:rPr>
      <w:color w:val="605E5C"/>
      <w:shd w:val="clear" w:color="auto" w:fill="E1DFDD"/>
    </w:rPr>
  </w:style>
  <w:style w:type="character" w:styleId="Nerazreenaomemba">
    <w:name w:val="Unresolved Mention"/>
    <w:basedOn w:val="Privzetapisavaodstavka"/>
    <w:uiPriority w:val="99"/>
    <w:semiHidden/>
    <w:unhideWhenUsed/>
    <w:rsid w:val="00BB1E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9234">
      <w:bodyDiv w:val="1"/>
      <w:marLeft w:val="0"/>
      <w:marRight w:val="0"/>
      <w:marTop w:val="0"/>
      <w:marBottom w:val="0"/>
      <w:divBdr>
        <w:top w:val="none" w:sz="0" w:space="0" w:color="auto"/>
        <w:left w:val="none" w:sz="0" w:space="0" w:color="auto"/>
        <w:bottom w:val="none" w:sz="0" w:space="0" w:color="auto"/>
        <w:right w:val="none" w:sz="0" w:space="0" w:color="auto"/>
      </w:divBdr>
    </w:div>
    <w:div w:id="553928139">
      <w:bodyDiv w:val="1"/>
      <w:marLeft w:val="0"/>
      <w:marRight w:val="0"/>
      <w:marTop w:val="0"/>
      <w:marBottom w:val="0"/>
      <w:divBdr>
        <w:top w:val="none" w:sz="0" w:space="0" w:color="auto"/>
        <w:left w:val="none" w:sz="0" w:space="0" w:color="auto"/>
        <w:bottom w:val="none" w:sz="0" w:space="0" w:color="auto"/>
        <w:right w:val="none" w:sz="0" w:space="0" w:color="auto"/>
      </w:divBdr>
    </w:div>
    <w:div w:id="948465981">
      <w:bodyDiv w:val="1"/>
      <w:marLeft w:val="0"/>
      <w:marRight w:val="0"/>
      <w:marTop w:val="0"/>
      <w:marBottom w:val="0"/>
      <w:divBdr>
        <w:top w:val="none" w:sz="0" w:space="0" w:color="auto"/>
        <w:left w:val="none" w:sz="0" w:space="0" w:color="auto"/>
        <w:bottom w:val="none" w:sz="0" w:space="0" w:color="auto"/>
        <w:right w:val="none" w:sz="0" w:space="0" w:color="auto"/>
      </w:divBdr>
    </w:div>
    <w:div w:id="991523447">
      <w:bodyDiv w:val="1"/>
      <w:marLeft w:val="0"/>
      <w:marRight w:val="0"/>
      <w:marTop w:val="0"/>
      <w:marBottom w:val="0"/>
      <w:divBdr>
        <w:top w:val="none" w:sz="0" w:space="0" w:color="auto"/>
        <w:left w:val="none" w:sz="0" w:space="0" w:color="auto"/>
        <w:bottom w:val="none" w:sz="0" w:space="0" w:color="auto"/>
        <w:right w:val="none" w:sz="0" w:space="0" w:color="auto"/>
      </w:divBdr>
      <w:divsChild>
        <w:div w:id="1397509406">
          <w:marLeft w:val="0"/>
          <w:marRight w:val="0"/>
          <w:marTop w:val="0"/>
          <w:marBottom w:val="0"/>
          <w:divBdr>
            <w:top w:val="none" w:sz="0" w:space="0" w:color="auto"/>
            <w:left w:val="none" w:sz="0" w:space="0" w:color="auto"/>
            <w:bottom w:val="none" w:sz="0" w:space="0" w:color="auto"/>
            <w:right w:val="none" w:sz="0" w:space="0" w:color="auto"/>
          </w:divBdr>
        </w:div>
        <w:div w:id="77796199">
          <w:marLeft w:val="0"/>
          <w:marRight w:val="0"/>
          <w:marTop w:val="0"/>
          <w:marBottom w:val="0"/>
          <w:divBdr>
            <w:top w:val="none" w:sz="0" w:space="0" w:color="auto"/>
            <w:left w:val="none" w:sz="0" w:space="0" w:color="auto"/>
            <w:bottom w:val="none" w:sz="0" w:space="0" w:color="auto"/>
            <w:right w:val="none" w:sz="0" w:space="0" w:color="auto"/>
          </w:divBdr>
        </w:div>
        <w:div w:id="1497453643">
          <w:marLeft w:val="0"/>
          <w:marRight w:val="0"/>
          <w:marTop w:val="0"/>
          <w:marBottom w:val="0"/>
          <w:divBdr>
            <w:top w:val="none" w:sz="0" w:space="0" w:color="auto"/>
            <w:left w:val="none" w:sz="0" w:space="0" w:color="auto"/>
            <w:bottom w:val="none" w:sz="0" w:space="0" w:color="auto"/>
            <w:right w:val="none" w:sz="0" w:space="0" w:color="auto"/>
          </w:divBdr>
        </w:div>
        <w:div w:id="1432579108">
          <w:marLeft w:val="0"/>
          <w:marRight w:val="0"/>
          <w:marTop w:val="0"/>
          <w:marBottom w:val="0"/>
          <w:divBdr>
            <w:top w:val="none" w:sz="0" w:space="0" w:color="auto"/>
            <w:left w:val="none" w:sz="0" w:space="0" w:color="auto"/>
            <w:bottom w:val="none" w:sz="0" w:space="0" w:color="auto"/>
            <w:right w:val="none" w:sz="0" w:space="0" w:color="auto"/>
          </w:divBdr>
        </w:div>
      </w:divsChild>
    </w:div>
    <w:div w:id="999116075">
      <w:bodyDiv w:val="1"/>
      <w:marLeft w:val="0"/>
      <w:marRight w:val="0"/>
      <w:marTop w:val="0"/>
      <w:marBottom w:val="0"/>
      <w:divBdr>
        <w:top w:val="none" w:sz="0" w:space="0" w:color="auto"/>
        <w:left w:val="none" w:sz="0" w:space="0" w:color="auto"/>
        <w:bottom w:val="none" w:sz="0" w:space="0" w:color="auto"/>
        <w:right w:val="none" w:sz="0" w:space="0" w:color="auto"/>
      </w:divBdr>
    </w:div>
    <w:div w:id="1088307424">
      <w:bodyDiv w:val="1"/>
      <w:marLeft w:val="0"/>
      <w:marRight w:val="0"/>
      <w:marTop w:val="0"/>
      <w:marBottom w:val="0"/>
      <w:divBdr>
        <w:top w:val="none" w:sz="0" w:space="0" w:color="auto"/>
        <w:left w:val="none" w:sz="0" w:space="0" w:color="auto"/>
        <w:bottom w:val="none" w:sz="0" w:space="0" w:color="auto"/>
        <w:right w:val="none" w:sz="0" w:space="0" w:color="auto"/>
      </w:divBdr>
    </w:div>
    <w:div w:id="1093164221">
      <w:bodyDiv w:val="1"/>
      <w:marLeft w:val="0"/>
      <w:marRight w:val="0"/>
      <w:marTop w:val="0"/>
      <w:marBottom w:val="0"/>
      <w:divBdr>
        <w:top w:val="none" w:sz="0" w:space="0" w:color="auto"/>
        <w:left w:val="none" w:sz="0" w:space="0" w:color="auto"/>
        <w:bottom w:val="none" w:sz="0" w:space="0" w:color="auto"/>
        <w:right w:val="none" w:sz="0" w:space="0" w:color="auto"/>
      </w:divBdr>
    </w:div>
    <w:div w:id="1486362897">
      <w:bodyDiv w:val="1"/>
      <w:marLeft w:val="0"/>
      <w:marRight w:val="0"/>
      <w:marTop w:val="0"/>
      <w:marBottom w:val="0"/>
      <w:divBdr>
        <w:top w:val="none" w:sz="0" w:space="0" w:color="auto"/>
        <w:left w:val="none" w:sz="0" w:space="0" w:color="auto"/>
        <w:bottom w:val="none" w:sz="0" w:space="0" w:color="auto"/>
        <w:right w:val="none" w:sz="0" w:space="0" w:color="auto"/>
      </w:divBdr>
    </w:div>
    <w:div w:id="1545412353">
      <w:bodyDiv w:val="1"/>
      <w:marLeft w:val="0"/>
      <w:marRight w:val="0"/>
      <w:marTop w:val="0"/>
      <w:marBottom w:val="0"/>
      <w:divBdr>
        <w:top w:val="none" w:sz="0" w:space="0" w:color="auto"/>
        <w:left w:val="none" w:sz="0" w:space="0" w:color="auto"/>
        <w:bottom w:val="none" w:sz="0" w:space="0" w:color="auto"/>
        <w:right w:val="none" w:sz="0" w:space="0" w:color="auto"/>
      </w:divBdr>
    </w:div>
    <w:div w:id="1598245657">
      <w:bodyDiv w:val="1"/>
      <w:marLeft w:val="0"/>
      <w:marRight w:val="0"/>
      <w:marTop w:val="0"/>
      <w:marBottom w:val="0"/>
      <w:divBdr>
        <w:top w:val="none" w:sz="0" w:space="0" w:color="auto"/>
        <w:left w:val="none" w:sz="0" w:space="0" w:color="auto"/>
        <w:bottom w:val="none" w:sz="0" w:space="0" w:color="auto"/>
        <w:right w:val="none" w:sz="0" w:space="0" w:color="auto"/>
      </w:divBdr>
    </w:div>
    <w:div w:id="1606234605">
      <w:bodyDiv w:val="1"/>
      <w:marLeft w:val="0"/>
      <w:marRight w:val="0"/>
      <w:marTop w:val="0"/>
      <w:marBottom w:val="0"/>
      <w:divBdr>
        <w:top w:val="none" w:sz="0" w:space="0" w:color="auto"/>
        <w:left w:val="none" w:sz="0" w:space="0" w:color="auto"/>
        <w:bottom w:val="none" w:sz="0" w:space="0" w:color="auto"/>
        <w:right w:val="none" w:sz="0" w:space="0" w:color="auto"/>
      </w:divBdr>
    </w:div>
    <w:div w:id="1768885961">
      <w:bodyDiv w:val="1"/>
      <w:marLeft w:val="0"/>
      <w:marRight w:val="0"/>
      <w:marTop w:val="0"/>
      <w:marBottom w:val="0"/>
      <w:divBdr>
        <w:top w:val="none" w:sz="0" w:space="0" w:color="auto"/>
        <w:left w:val="none" w:sz="0" w:space="0" w:color="auto"/>
        <w:bottom w:val="none" w:sz="0" w:space="0" w:color="auto"/>
        <w:right w:val="none" w:sz="0" w:space="0" w:color="auto"/>
      </w:divBdr>
      <w:divsChild>
        <w:div w:id="1749770645">
          <w:marLeft w:val="0"/>
          <w:marRight w:val="0"/>
          <w:marTop w:val="0"/>
          <w:marBottom w:val="0"/>
          <w:divBdr>
            <w:top w:val="none" w:sz="0" w:space="0" w:color="auto"/>
            <w:left w:val="none" w:sz="0" w:space="0" w:color="auto"/>
            <w:bottom w:val="none" w:sz="0" w:space="0" w:color="auto"/>
            <w:right w:val="none" w:sz="0" w:space="0" w:color="auto"/>
          </w:divBdr>
        </w:div>
        <w:div w:id="939338740">
          <w:marLeft w:val="0"/>
          <w:marRight w:val="0"/>
          <w:marTop w:val="0"/>
          <w:marBottom w:val="0"/>
          <w:divBdr>
            <w:top w:val="none" w:sz="0" w:space="0" w:color="auto"/>
            <w:left w:val="none" w:sz="0" w:space="0" w:color="auto"/>
            <w:bottom w:val="none" w:sz="0" w:space="0" w:color="auto"/>
            <w:right w:val="none" w:sz="0" w:space="0" w:color="auto"/>
          </w:divBdr>
        </w:div>
        <w:div w:id="1059867059">
          <w:marLeft w:val="0"/>
          <w:marRight w:val="0"/>
          <w:marTop w:val="0"/>
          <w:marBottom w:val="0"/>
          <w:divBdr>
            <w:top w:val="none" w:sz="0" w:space="0" w:color="auto"/>
            <w:left w:val="none" w:sz="0" w:space="0" w:color="auto"/>
            <w:bottom w:val="none" w:sz="0" w:space="0" w:color="auto"/>
            <w:right w:val="none" w:sz="0" w:space="0" w:color="auto"/>
          </w:divBdr>
        </w:div>
      </w:divsChild>
    </w:div>
    <w:div w:id="1863467590">
      <w:bodyDiv w:val="1"/>
      <w:marLeft w:val="0"/>
      <w:marRight w:val="0"/>
      <w:marTop w:val="0"/>
      <w:marBottom w:val="0"/>
      <w:divBdr>
        <w:top w:val="none" w:sz="0" w:space="0" w:color="auto"/>
        <w:left w:val="none" w:sz="0" w:space="0" w:color="auto"/>
        <w:bottom w:val="none" w:sz="0" w:space="0" w:color="auto"/>
        <w:right w:val="none" w:sz="0" w:space="0" w:color="auto"/>
      </w:divBdr>
    </w:div>
    <w:div w:id="1883907716">
      <w:bodyDiv w:val="1"/>
      <w:marLeft w:val="0"/>
      <w:marRight w:val="0"/>
      <w:marTop w:val="0"/>
      <w:marBottom w:val="0"/>
      <w:divBdr>
        <w:top w:val="none" w:sz="0" w:space="0" w:color="auto"/>
        <w:left w:val="none" w:sz="0" w:space="0" w:color="auto"/>
        <w:bottom w:val="none" w:sz="0" w:space="0" w:color="auto"/>
        <w:right w:val="none" w:sz="0" w:space="0" w:color="auto"/>
      </w:divBdr>
    </w:div>
    <w:div w:id="1966882220">
      <w:bodyDiv w:val="1"/>
      <w:marLeft w:val="0"/>
      <w:marRight w:val="0"/>
      <w:marTop w:val="0"/>
      <w:marBottom w:val="0"/>
      <w:divBdr>
        <w:top w:val="none" w:sz="0" w:space="0" w:color="auto"/>
        <w:left w:val="none" w:sz="0" w:space="0" w:color="auto"/>
        <w:bottom w:val="none" w:sz="0" w:space="0" w:color="auto"/>
        <w:right w:val="none" w:sz="0" w:space="0" w:color="auto"/>
      </w:divBdr>
    </w:div>
    <w:div w:id="2028870578">
      <w:bodyDiv w:val="1"/>
      <w:marLeft w:val="0"/>
      <w:marRight w:val="0"/>
      <w:marTop w:val="0"/>
      <w:marBottom w:val="0"/>
      <w:divBdr>
        <w:top w:val="none" w:sz="0" w:space="0" w:color="auto"/>
        <w:left w:val="none" w:sz="0" w:space="0" w:color="auto"/>
        <w:bottom w:val="none" w:sz="0" w:space="0" w:color="auto"/>
        <w:right w:val="none" w:sz="0" w:space="0" w:color="auto"/>
      </w:divBdr>
    </w:div>
    <w:div w:id="2030832836">
      <w:bodyDiv w:val="1"/>
      <w:marLeft w:val="0"/>
      <w:marRight w:val="0"/>
      <w:marTop w:val="0"/>
      <w:marBottom w:val="0"/>
      <w:divBdr>
        <w:top w:val="none" w:sz="0" w:space="0" w:color="auto"/>
        <w:left w:val="none" w:sz="0" w:space="0" w:color="auto"/>
        <w:bottom w:val="none" w:sz="0" w:space="0" w:color="auto"/>
        <w:right w:val="none" w:sz="0" w:space="0" w:color="auto"/>
      </w:divBdr>
    </w:div>
    <w:div w:id="212403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hyperlink" Target="mailto:info@kocevski-les.si" TargetMode="External"/><Relationship Id="rId2" Type="http://schemas.openxmlformats.org/officeDocument/2006/relationships/hyperlink" Target="http://www.kocevski-les.si" TargetMode="External"/><Relationship Id="rId1" Type="http://schemas.openxmlformats.org/officeDocument/2006/relationships/image" Target="media/image1.png"/><Relationship Id="rId5" Type="http://schemas.openxmlformats.org/officeDocument/2006/relationships/hyperlink" Target="mailto:info@kocevski-les.si" TargetMode="External"/><Relationship Id="rId4" Type="http://schemas.openxmlformats.org/officeDocument/2006/relationships/hyperlink" Target="http://www.kocevski-les.si"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mailto:info@kocevski-les.si" TargetMode="External"/><Relationship Id="rId2" Type="http://schemas.openxmlformats.org/officeDocument/2006/relationships/hyperlink" Target="http://www.kocevski-les.si" TargetMode="External"/><Relationship Id="rId1" Type="http://schemas.openxmlformats.org/officeDocument/2006/relationships/image" Target="media/image1.png"/><Relationship Id="rId5" Type="http://schemas.openxmlformats.org/officeDocument/2006/relationships/hyperlink" Target="mailto:info@kocevski-les.si" TargetMode="External"/><Relationship Id="rId4" Type="http://schemas.openxmlformats.org/officeDocument/2006/relationships/hyperlink" Target="http://www.kocevski-les.si"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Local%20Settings\Temporary%20Internet%20Files\Content.Outlook\4Z3DUX0Q\glava-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AB132-4658-4AC6-9578-4E9D380BB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glava-dopis</Template>
  <TotalTime>2</TotalTime>
  <Pages>29</Pages>
  <Words>4821</Words>
  <Characters>27484</Characters>
  <Application>Microsoft Office Word</Application>
  <DocSecurity>0</DocSecurity>
  <Lines>229</Lines>
  <Paragraphs>64</Paragraphs>
  <ScaleCrop>false</ScaleCrop>
  <HeadingPairs>
    <vt:vector size="4" baseType="variant">
      <vt:variant>
        <vt:lpstr>Naslov</vt:lpstr>
      </vt:variant>
      <vt:variant>
        <vt:i4>1</vt:i4>
      </vt:variant>
      <vt:variant>
        <vt:lpstr>Podnaslovi</vt:lpstr>
      </vt:variant>
      <vt:variant>
        <vt:i4>75</vt:i4>
      </vt:variant>
    </vt:vector>
  </HeadingPairs>
  <TitlesOfParts>
    <vt:vector size="76" baseType="lpstr">
      <vt:lpstr/>
      <vt:lpstr>Kazalo</vt:lpstr>
      <vt:lpstr>Navodila za pripravo ponudbe</vt:lpstr>
      <vt:lpstr>    Način prevzema dokumentacije</vt:lpstr>
      <vt:lpstr>    Dodatna pojasnila</vt:lpstr>
      <vt:lpstr>    Sprememba ali dopolnitev dokumentacije do izteka roka za oddajo ponudb s strani </vt:lpstr>
      <vt:lpstr>    Način in rok za oddajo ponudbe</vt:lpstr>
      <vt:lpstr>    Odpiranje ponudb</vt:lpstr>
      <vt:lpstr>    Pogoji za sklenitev okvirnega sporazuma</vt:lpstr>
      <vt:lpstr>        </vt:lpstr>
      <vt:lpstr>        SKLOP 1</vt:lpstr>
      <vt:lpstr>        SKLOP 2</vt:lpstr>
      <vt:lpstr>        SKLOP 3</vt:lpstr>
      <vt:lpstr>        SKLOP 4</vt:lpstr>
      <vt:lpstr>        SKLOP 5</vt:lpstr>
      <vt:lpstr>    Dopustnost ponudbe</vt:lpstr>
      <vt:lpstr>        Dopustna ponudba:</vt:lpstr>
      <vt:lpstr>        Ponudba:</vt:lpstr>
      <vt:lpstr>        Preverjanje prejetih ponudb:</vt:lpstr>
      <vt:lpstr>        Dopustne dopolnitve / popravki / pojasnila ponudbe:</vt:lpstr>
      <vt:lpstr>        Neobičajno nizka cena:</vt:lpstr>
      <vt:lpstr>        Predložitev ali navedba neresničnih izjav:</vt:lpstr>
      <vt:lpstr>    Odločitev v postopku javnega naročila in oddaje posameznih naročil</vt:lpstr>
      <vt:lpstr>        Ustavitev postopka:</vt:lpstr>
      <vt:lpstr>        Zavrnitev vseh prejetih ponudb:</vt:lpstr>
      <vt:lpstr>        Odločitev v zvezi z oddajo javnega naročila:</vt:lpstr>
      <vt:lpstr>        Sklenitev okvirnega sporazuma:</vt:lpstr>
      <vt:lpstr>        Oddaja posameznih naročil:</vt:lpstr>
      <vt:lpstr>        Odstop od izvedbe naročila:</vt:lpstr>
      <vt:lpstr>        Nobena oddana ponudba ali nobena dopustna ponudba:</vt:lpstr>
      <vt:lpstr>    Vpogled</vt:lpstr>
      <vt:lpstr>    Pravno varstvo</vt:lpstr>
      <vt:lpstr>Ostala določila</vt:lpstr>
      <vt:lpstr>    Predpisi in uporaba dokumentacije</vt:lpstr>
      <vt:lpstr>    Jezik postopka in ponudbe</vt:lpstr>
      <vt:lpstr>    Javnost in zaupnost postopka</vt:lpstr>
      <vt:lpstr>    Vrednost ponudbe / vir sredstev / plačila</vt:lpstr>
      <vt:lpstr>        Vir sredstev:</vt:lpstr>
      <vt:lpstr>    Dodatna naročila</vt:lpstr>
      <vt:lpstr>    Podaljšanje javnega naročila</vt:lpstr>
      <vt:lpstr>Pogoji za priznanje sposobnosti</vt:lpstr>
      <vt:lpstr>    Razlogi za izključitev</vt:lpstr>
      <vt:lpstr>        Pogoj 1:</vt:lpstr>
      <vt:lpstr>        Pogoj 2:</vt:lpstr>
      <vt:lpstr>        Pogoj 3:</vt:lpstr>
      <vt:lpstr>        Pogoj 4:</vt:lpstr>
      <vt:lpstr>        Pogoj 5:</vt:lpstr>
      <vt:lpstr>        Pogoj 6:</vt:lpstr>
      <vt:lpstr>        Pogoj 7:</vt:lpstr>
      <vt:lpstr>        Pogoj 8:</vt:lpstr>
      <vt:lpstr>    Poslovna in finančna sposobnost</vt:lpstr>
      <vt:lpstr>        Pogoj 9:</vt:lpstr>
      <vt:lpstr>        Pogoj 10: </vt:lpstr>
      <vt:lpstr>        Pogoj 11:</vt:lpstr>
      <vt:lpstr>        Pogoj 12:</vt:lpstr>
      <vt:lpstr>        Pogoj 13:</vt:lpstr>
      <vt:lpstr>    Tehnična in strokovna sposobnost</vt:lpstr>
      <vt:lpstr>        Pogoj 14:</vt:lpstr>
      <vt:lpstr>        Pogoj 15:</vt:lpstr>
      <vt:lpstr>        Pogoj 16:</vt:lpstr>
      <vt:lpstr>        Pogoj 17:</vt:lpstr>
      <vt:lpstr>Samostojna ponudba / skupna ponudba / ponudba s podizvajalcem</vt:lpstr>
      <vt:lpstr>    Samostojna ponudba</vt:lpstr>
      <vt:lpstr>    Skupna ponudba</vt:lpstr>
      <vt:lpstr>    Ponudba s podizvajalcem</vt:lpstr>
      <vt:lpstr>Finančna zavarovanja</vt:lpstr>
      <vt:lpstr>    Zavarovanje za resnost ponudbe</vt:lpstr>
      <vt:lpstr>    Zavarovanje za dobro izvedbo obveznosti iz okvirnega sporazuma</vt:lpstr>
      <vt:lpstr>Obvladovanje koruptivnih tveganj</vt:lpstr>
      <vt:lpstr>    Udeležba fizičnih in pravnih oseb v lastništvu subjekta</vt:lpstr>
      <vt:lpstr>Tehnične specifikacije</vt:lpstr>
      <vt:lpstr>    Splošno</vt:lpstr>
      <vt:lpstr>    Določitev območja na katerih se bodo izvajala dela</vt:lpstr>
      <vt:lpstr>    Odgovornost</vt:lpstr>
      <vt:lpstr>Okvirni sporazum - vzorec</vt:lpstr>
      <vt:lpstr>    Sklop 1</vt:lpstr>
    </vt:vector>
  </TitlesOfParts>
  <Company/>
  <LinksUpToDate>false</LinksUpToDate>
  <CharactersWithSpaces>32241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XP</dc:creator>
  <cp:lastModifiedBy>Nejc Zemljak</cp:lastModifiedBy>
  <cp:revision>2</cp:revision>
  <cp:lastPrinted>2023-02-12T18:17:00Z</cp:lastPrinted>
  <dcterms:created xsi:type="dcterms:W3CDTF">2023-02-12T18:20:00Z</dcterms:created>
  <dcterms:modified xsi:type="dcterms:W3CDTF">2023-02-12T18:20:00Z</dcterms:modified>
</cp:coreProperties>
</file>